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2CD" w:rsidRPr="00D72F61" w:rsidRDefault="003022CD" w:rsidP="00D72F61">
      <w:pPr>
        <w:ind w:firstLine="4962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326A3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</w:t>
      </w:r>
      <w:r w:rsidRPr="00D72F61">
        <w:rPr>
          <w:sz w:val="28"/>
          <w:szCs w:val="28"/>
        </w:rPr>
        <w:t>0</w:t>
      </w:r>
    </w:p>
    <w:p w:rsidR="003022CD" w:rsidRPr="002326A3" w:rsidRDefault="003022CD" w:rsidP="00D72F61">
      <w:pPr>
        <w:ind w:firstLine="4820"/>
        <w:rPr>
          <w:sz w:val="28"/>
          <w:szCs w:val="28"/>
        </w:rPr>
      </w:pPr>
      <w:r w:rsidRPr="002326A3">
        <w:rPr>
          <w:sz w:val="28"/>
          <w:szCs w:val="28"/>
        </w:rPr>
        <w:t>к  решению X</w:t>
      </w:r>
      <w:r w:rsidRPr="002326A3">
        <w:rPr>
          <w:sz w:val="28"/>
          <w:szCs w:val="28"/>
          <w:lang w:val="en-US"/>
        </w:rPr>
        <w:t>LI</w:t>
      </w:r>
      <w:r w:rsidRPr="002326A3">
        <w:rPr>
          <w:sz w:val="28"/>
          <w:szCs w:val="28"/>
        </w:rPr>
        <w:t>-ой сессии Совета</w:t>
      </w:r>
    </w:p>
    <w:p w:rsidR="003022CD" w:rsidRPr="002326A3" w:rsidRDefault="003022CD" w:rsidP="00D72F61">
      <w:pPr>
        <w:outlineLvl w:val="0"/>
        <w:rPr>
          <w:sz w:val="28"/>
          <w:szCs w:val="28"/>
        </w:rPr>
      </w:pPr>
      <w:r w:rsidRPr="002326A3">
        <w:rPr>
          <w:sz w:val="28"/>
          <w:szCs w:val="28"/>
        </w:rPr>
        <w:t xml:space="preserve">                                                                     муниципального образования</w:t>
      </w:r>
    </w:p>
    <w:p w:rsidR="003022CD" w:rsidRPr="002326A3" w:rsidRDefault="003022CD" w:rsidP="00D72F61">
      <w:pPr>
        <w:ind w:firstLine="4820"/>
        <w:outlineLvl w:val="0"/>
        <w:rPr>
          <w:sz w:val="28"/>
          <w:szCs w:val="28"/>
        </w:rPr>
      </w:pPr>
      <w:r w:rsidRPr="002326A3">
        <w:rPr>
          <w:sz w:val="28"/>
          <w:szCs w:val="28"/>
        </w:rPr>
        <w:t xml:space="preserve">Выселковский район </w:t>
      </w:r>
      <w:r w:rsidRPr="002326A3">
        <w:rPr>
          <w:sz w:val="28"/>
          <w:szCs w:val="28"/>
          <w:lang w:val="en-US"/>
        </w:rPr>
        <w:t>III</w:t>
      </w:r>
      <w:r w:rsidRPr="002326A3">
        <w:rPr>
          <w:sz w:val="28"/>
          <w:szCs w:val="28"/>
        </w:rPr>
        <w:t xml:space="preserve"> созыва</w:t>
      </w:r>
    </w:p>
    <w:p w:rsidR="003022CD" w:rsidRDefault="003022CD" w:rsidP="00D72F61">
      <w:pPr>
        <w:ind w:firstLine="4820"/>
        <w:outlineLvl w:val="0"/>
        <w:rPr>
          <w:sz w:val="28"/>
          <w:szCs w:val="28"/>
        </w:rPr>
      </w:pPr>
      <w:r w:rsidRPr="002326A3">
        <w:rPr>
          <w:sz w:val="28"/>
          <w:szCs w:val="28"/>
        </w:rPr>
        <w:t>от 17 декабря 2019 года № 1-332</w:t>
      </w:r>
    </w:p>
    <w:p w:rsidR="003022CD" w:rsidRDefault="003022CD" w:rsidP="00D72F61">
      <w:pPr>
        <w:ind w:firstLine="4820"/>
        <w:outlineLvl w:val="0"/>
        <w:rPr>
          <w:sz w:val="28"/>
          <w:szCs w:val="28"/>
        </w:rPr>
      </w:pPr>
    </w:p>
    <w:p w:rsidR="003022CD" w:rsidRDefault="003022CD" w:rsidP="00D72F61">
      <w:pPr>
        <w:ind w:firstLine="4820"/>
        <w:outlineLvl w:val="0"/>
        <w:rPr>
          <w:sz w:val="28"/>
          <w:szCs w:val="28"/>
        </w:rPr>
      </w:pPr>
    </w:p>
    <w:p w:rsidR="003022CD" w:rsidRDefault="003022CD" w:rsidP="00D72F61">
      <w:pPr>
        <w:ind w:firstLine="4820"/>
        <w:outlineLvl w:val="0"/>
        <w:rPr>
          <w:sz w:val="28"/>
          <w:szCs w:val="28"/>
        </w:rPr>
      </w:pPr>
    </w:p>
    <w:p w:rsidR="003022CD" w:rsidRDefault="003022CD" w:rsidP="002A526A">
      <w:pPr>
        <w:jc w:val="center"/>
        <w:rPr>
          <w:b/>
          <w:bCs/>
          <w:sz w:val="28"/>
          <w:szCs w:val="28"/>
        </w:rPr>
      </w:pPr>
      <w:r w:rsidRPr="002A526A">
        <w:rPr>
          <w:b/>
          <w:bCs/>
          <w:sz w:val="28"/>
          <w:szCs w:val="28"/>
        </w:rPr>
        <w:t>Распределение бюджетных ассигнований по целевым статьям (муниципальным программам муниципального образования Выселковский район и непрограммным направлениям деятельности), группам видов расходов классификации расходов бюджетов на 2020 год</w:t>
      </w:r>
    </w:p>
    <w:p w:rsidR="003022CD" w:rsidRDefault="003022CD" w:rsidP="002A526A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0"/>
        <w:gridCol w:w="4847"/>
        <w:gridCol w:w="1807"/>
        <w:gridCol w:w="851"/>
        <w:gridCol w:w="1594"/>
      </w:tblGrid>
      <w:tr w:rsidR="003022CD" w:rsidRPr="00544C62" w:rsidTr="00631BEF">
        <w:trPr>
          <w:trHeight w:val="31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(тыс.рублей)</w:t>
            </w:r>
          </w:p>
        </w:tc>
      </w:tr>
      <w:tr w:rsidR="003022CD" w:rsidRPr="00544C62" w:rsidTr="00631BEF">
        <w:trPr>
          <w:trHeight w:val="375"/>
        </w:trPr>
        <w:tc>
          <w:tcPr>
            <w:tcW w:w="540" w:type="dxa"/>
            <w:vMerge w:val="restart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№ п/п</w:t>
            </w:r>
          </w:p>
        </w:tc>
        <w:tc>
          <w:tcPr>
            <w:tcW w:w="4847" w:type="dxa"/>
            <w:vMerge w:val="restart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наименование</w:t>
            </w:r>
          </w:p>
        </w:tc>
        <w:tc>
          <w:tcPr>
            <w:tcW w:w="1807" w:type="dxa"/>
            <w:vMerge w:val="restart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ЦСР</w:t>
            </w:r>
          </w:p>
        </w:tc>
        <w:tc>
          <w:tcPr>
            <w:tcW w:w="851" w:type="dxa"/>
            <w:vMerge w:val="restart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ВР</w:t>
            </w:r>
          </w:p>
        </w:tc>
        <w:tc>
          <w:tcPr>
            <w:tcW w:w="1594" w:type="dxa"/>
            <w:vMerge w:val="restart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2020 год</w:t>
            </w:r>
          </w:p>
        </w:tc>
      </w:tr>
      <w:tr w:rsidR="003022CD" w:rsidRPr="00544C62" w:rsidTr="00631BEF">
        <w:trPr>
          <w:trHeight w:val="330"/>
        </w:trPr>
        <w:tc>
          <w:tcPr>
            <w:tcW w:w="540" w:type="dxa"/>
            <w:vMerge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vMerge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807" w:type="dxa"/>
            <w:vMerge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851" w:type="dxa"/>
            <w:vMerge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vMerge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</w:tr>
      <w:tr w:rsidR="003022CD" w:rsidRPr="00544C62" w:rsidTr="00631BEF">
        <w:trPr>
          <w:trHeight w:val="43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</w:t>
            </w:r>
          </w:p>
        </w:tc>
        <w:tc>
          <w:tcPr>
            <w:tcW w:w="484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3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4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</w:t>
            </w:r>
          </w:p>
        </w:tc>
      </w:tr>
      <w:tr w:rsidR="003022CD" w:rsidRPr="00544C62" w:rsidTr="00631BEF">
        <w:trPr>
          <w:trHeight w:val="37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ВСЕГО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1311741,2</w:t>
            </w:r>
          </w:p>
        </w:tc>
      </w:tr>
      <w:tr w:rsidR="003022CD" w:rsidRPr="00544C62" w:rsidTr="00631BEF">
        <w:trPr>
          <w:trHeight w:val="37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 xml:space="preserve">   в том числе: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</w:tr>
      <w:tr w:rsidR="003022CD" w:rsidRPr="00544C62" w:rsidTr="00631BEF">
        <w:trPr>
          <w:trHeight w:val="96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1.</w:t>
            </w: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01 0 00 00000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981838,3</w:t>
            </w:r>
          </w:p>
        </w:tc>
      </w:tr>
      <w:tr w:rsidR="003022CD" w:rsidRPr="00544C62" w:rsidTr="00631BEF">
        <w:trPr>
          <w:trHeight w:val="79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01 1 00 00000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981838,3</w:t>
            </w:r>
          </w:p>
        </w:tc>
      </w:tr>
      <w:tr w:rsidR="003022CD" w:rsidRPr="00544C62" w:rsidTr="00631BEF">
        <w:trPr>
          <w:trHeight w:val="156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01 1 01 00000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24114,0</w:t>
            </w:r>
          </w:p>
        </w:tc>
      </w:tr>
      <w:tr w:rsidR="003022CD" w:rsidRPr="00544C62" w:rsidTr="00631BEF">
        <w:trPr>
          <w:trHeight w:val="57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Реализация мероприятий муниципальной программы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01 1 01 10210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1163,4</w:t>
            </w:r>
          </w:p>
        </w:tc>
      </w:tr>
      <w:tr w:rsidR="003022CD" w:rsidRPr="00544C62" w:rsidTr="00631BEF">
        <w:trPr>
          <w:trHeight w:val="90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01 1 01 10210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1163,4</w:t>
            </w:r>
          </w:p>
        </w:tc>
      </w:tr>
      <w:tr w:rsidR="003022CD" w:rsidRPr="00544C62" w:rsidTr="00631BEF">
        <w:trPr>
          <w:trHeight w:val="93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Реализация мероприятий государственной программы Краснодарского края "Развитие образования"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01 S0600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22950,6</w:t>
            </w:r>
          </w:p>
        </w:tc>
      </w:tr>
      <w:tr w:rsidR="003022CD" w:rsidRPr="00544C62" w:rsidTr="00631BEF">
        <w:trPr>
          <w:trHeight w:val="91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01 S0600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22950,6</w:t>
            </w:r>
          </w:p>
        </w:tc>
      </w:tr>
      <w:tr w:rsidR="003022CD" w:rsidRPr="00544C62" w:rsidTr="00631BEF">
        <w:trPr>
          <w:trHeight w:val="195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Повышение инженерно-технической защищенности социально значимых объектов на территории Выселковского района, а также информационно пропагандическое сопровождение антитеррорестической деятельности на территории Выселковского района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01 1 02 00000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4685,0</w:t>
            </w:r>
          </w:p>
        </w:tc>
      </w:tr>
      <w:tr w:rsidR="003022CD" w:rsidRPr="00544C62" w:rsidTr="00631BEF">
        <w:trPr>
          <w:trHeight w:val="299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Профилактика терроризма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02 S0460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4685,0</w:t>
            </w:r>
          </w:p>
        </w:tc>
      </w:tr>
      <w:tr w:rsidR="003022CD" w:rsidRPr="00544C62" w:rsidTr="00631BEF">
        <w:trPr>
          <w:trHeight w:val="87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02 S0460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4685,0</w:t>
            </w:r>
          </w:p>
        </w:tc>
      </w:tr>
      <w:tr w:rsidR="003022CD" w:rsidRPr="00544C62" w:rsidTr="00631BEF">
        <w:trPr>
          <w:trHeight w:val="93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01 1 03 00000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834814,9</w:t>
            </w:r>
          </w:p>
        </w:tc>
      </w:tr>
      <w:tr w:rsidR="003022CD" w:rsidRPr="00544C62" w:rsidTr="00631BEF">
        <w:trPr>
          <w:trHeight w:val="99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01 1 03 00590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302667,2</w:t>
            </w:r>
          </w:p>
        </w:tc>
      </w:tr>
      <w:tr w:rsidR="003022CD" w:rsidRPr="00544C62" w:rsidTr="00631BEF">
        <w:trPr>
          <w:trHeight w:val="99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01 1 03 00590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366,7</w:t>
            </w:r>
          </w:p>
        </w:tc>
      </w:tr>
      <w:tr w:rsidR="003022CD" w:rsidRPr="00544C62" w:rsidTr="00631BEF">
        <w:trPr>
          <w:trHeight w:val="96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01 1 03 00590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302300,5</w:t>
            </w:r>
          </w:p>
        </w:tc>
      </w:tr>
      <w:tr w:rsidR="003022CD" w:rsidRPr="00544C62" w:rsidTr="00631BEF">
        <w:trPr>
          <w:trHeight w:val="150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 реализующие  общеобразовательную программу дошкольного образования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01 1 03 60710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6499,7</w:t>
            </w:r>
          </w:p>
        </w:tc>
      </w:tr>
      <w:tr w:rsidR="003022CD" w:rsidRPr="00544C62" w:rsidTr="00631BEF">
        <w:trPr>
          <w:trHeight w:val="623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01 1 03 60710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96,1</w:t>
            </w:r>
          </w:p>
        </w:tc>
      </w:tr>
      <w:tr w:rsidR="003022CD" w:rsidRPr="00544C62" w:rsidTr="00631BEF">
        <w:trPr>
          <w:trHeight w:val="621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01 1 03 60710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300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6403,6</w:t>
            </w:r>
          </w:p>
        </w:tc>
      </w:tr>
      <w:tr w:rsidR="003022CD" w:rsidRPr="00544C62" w:rsidTr="00631BEF">
        <w:trPr>
          <w:trHeight w:val="84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01 1 03 60860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525648,0</w:t>
            </w:r>
          </w:p>
        </w:tc>
      </w:tr>
      <w:tr w:rsidR="003022CD" w:rsidRPr="00544C62" w:rsidTr="00631BEF">
        <w:trPr>
          <w:trHeight w:val="169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01 1 03 60860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6384,7</w:t>
            </w:r>
          </w:p>
        </w:tc>
      </w:tr>
      <w:tr w:rsidR="003022CD" w:rsidRPr="00544C62" w:rsidTr="00631BEF">
        <w:trPr>
          <w:trHeight w:val="84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01 1 03 60860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124,8</w:t>
            </w:r>
          </w:p>
        </w:tc>
      </w:tr>
      <w:tr w:rsidR="003022CD" w:rsidRPr="00544C62" w:rsidTr="00631BEF">
        <w:trPr>
          <w:trHeight w:val="84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01 1 03 60860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519138,5</w:t>
            </w:r>
          </w:p>
        </w:tc>
      </w:tr>
      <w:tr w:rsidR="003022CD" w:rsidRPr="00544C62" w:rsidTr="00631BEF">
        <w:trPr>
          <w:trHeight w:val="102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Реализация мер популяризации среди детей научно-образовательной, творческой и спортивной деятельности, выявление талантливых детей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01 1 04 00000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300,0</w:t>
            </w:r>
          </w:p>
        </w:tc>
      </w:tr>
      <w:tr w:rsidR="003022CD" w:rsidRPr="00544C62" w:rsidTr="00631BEF">
        <w:trPr>
          <w:trHeight w:val="66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Реализация мероприятий муниципальной программы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01 1 04 10210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300,0</w:t>
            </w:r>
          </w:p>
        </w:tc>
      </w:tr>
      <w:tr w:rsidR="003022CD" w:rsidRPr="00544C62" w:rsidTr="00631BEF">
        <w:trPr>
          <w:trHeight w:val="84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01 1 04 10210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50,0</w:t>
            </w:r>
          </w:p>
        </w:tc>
      </w:tr>
      <w:tr w:rsidR="003022CD" w:rsidRPr="00544C62" w:rsidTr="00631BEF">
        <w:trPr>
          <w:trHeight w:val="889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01 1 04 10210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250,0</w:t>
            </w:r>
          </w:p>
        </w:tc>
      </w:tr>
      <w:tr w:rsidR="003022CD" w:rsidRPr="00544C62" w:rsidTr="00631BEF">
        <w:trPr>
          <w:trHeight w:val="394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Реализация мер по социальной поддержке отдельных категорий обучающихся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01 1 05 00000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9363,6</w:t>
            </w:r>
          </w:p>
        </w:tc>
      </w:tr>
      <w:tr w:rsidR="003022CD" w:rsidRPr="00544C62" w:rsidTr="00631BEF">
        <w:trPr>
          <w:trHeight w:val="569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Реализация мероприятий муниципальной программы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01 1 05 10210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8051,4</w:t>
            </w:r>
          </w:p>
        </w:tc>
      </w:tr>
      <w:tr w:rsidR="003022CD" w:rsidRPr="00544C62" w:rsidTr="00631BEF">
        <w:trPr>
          <w:trHeight w:val="846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01 1 05 10210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8051,4</w:t>
            </w:r>
          </w:p>
        </w:tc>
      </w:tr>
      <w:tr w:rsidR="003022CD" w:rsidRPr="00544C62" w:rsidTr="00631BEF">
        <w:trPr>
          <w:trHeight w:val="100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 xml:space="preserve">Осуществление государственных полномочий по обеспечению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01 1 05 62370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1312,2</w:t>
            </w:r>
          </w:p>
        </w:tc>
      </w:tr>
      <w:tr w:rsidR="003022CD" w:rsidRPr="00544C62" w:rsidTr="00631BEF">
        <w:trPr>
          <w:trHeight w:val="99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01 1 05 62370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1312,2</w:t>
            </w:r>
          </w:p>
        </w:tc>
      </w:tr>
      <w:tr w:rsidR="003022CD" w:rsidRPr="00544C62" w:rsidTr="00631BEF">
        <w:trPr>
          <w:trHeight w:val="99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Формирование востребованной системы оценки качества образования и образовательных результатов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01 1 06 00000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3609,6</w:t>
            </w:r>
          </w:p>
        </w:tc>
      </w:tr>
      <w:tr w:rsidR="003022CD" w:rsidRPr="00544C62" w:rsidTr="00631BEF">
        <w:trPr>
          <w:trHeight w:val="61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Реализация мероприятий муниципальной программы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01 1 06 10210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150,0</w:t>
            </w:r>
          </w:p>
        </w:tc>
      </w:tr>
      <w:tr w:rsidR="003022CD" w:rsidRPr="00544C62" w:rsidTr="00631BEF">
        <w:trPr>
          <w:trHeight w:val="88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01 1 06 10210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150,0</w:t>
            </w:r>
          </w:p>
        </w:tc>
      </w:tr>
      <w:tr w:rsidR="003022CD" w:rsidRPr="00544C62" w:rsidTr="00631BEF">
        <w:trPr>
          <w:trHeight w:val="171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01 1 06 62500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3459,6</w:t>
            </w:r>
          </w:p>
        </w:tc>
      </w:tr>
      <w:tr w:rsidR="003022CD" w:rsidRPr="00544C62" w:rsidTr="00631BEF">
        <w:trPr>
          <w:trHeight w:val="100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01 1 06 62500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3459,6</w:t>
            </w:r>
          </w:p>
        </w:tc>
      </w:tr>
      <w:tr w:rsidR="003022CD" w:rsidRPr="00544C62" w:rsidTr="00631BEF">
        <w:trPr>
          <w:trHeight w:val="169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01 1 07 00000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10162,5</w:t>
            </w:r>
          </w:p>
        </w:tc>
      </w:tr>
      <w:tr w:rsidR="003022CD" w:rsidRPr="00544C62" w:rsidTr="00631BEF">
        <w:trPr>
          <w:trHeight w:val="55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Реализация мероприятий муниципальной программы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01 1 07 10210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250,0</w:t>
            </w:r>
          </w:p>
        </w:tc>
      </w:tr>
      <w:tr w:rsidR="003022CD" w:rsidRPr="00544C62" w:rsidTr="00631BEF">
        <w:trPr>
          <w:trHeight w:val="87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01 1 07 10210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168,5</w:t>
            </w:r>
          </w:p>
        </w:tc>
      </w:tr>
      <w:tr w:rsidR="003022CD" w:rsidRPr="00544C62" w:rsidTr="00631BEF">
        <w:trPr>
          <w:trHeight w:val="93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01 1 07 10210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81,5</w:t>
            </w:r>
          </w:p>
        </w:tc>
      </w:tr>
      <w:tr w:rsidR="003022CD" w:rsidRPr="00544C62" w:rsidTr="00631BEF">
        <w:trPr>
          <w:trHeight w:val="280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 рабочих поселках(поселках городского типа) Краснодарского края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01 1 07 60820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9662,5</w:t>
            </w:r>
          </w:p>
        </w:tc>
      </w:tr>
      <w:tr w:rsidR="003022CD" w:rsidRPr="00544C62" w:rsidTr="00631BEF">
        <w:trPr>
          <w:trHeight w:val="166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01 1 07 60820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80,0</w:t>
            </w:r>
          </w:p>
        </w:tc>
      </w:tr>
      <w:tr w:rsidR="003022CD" w:rsidRPr="00544C62" w:rsidTr="00631BEF">
        <w:trPr>
          <w:trHeight w:val="873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01 1 07 60820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9582,5</w:t>
            </w:r>
          </w:p>
        </w:tc>
      </w:tr>
      <w:tr w:rsidR="003022CD" w:rsidRPr="00544C62" w:rsidTr="00631BEF">
        <w:trPr>
          <w:trHeight w:val="240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01 1 07 60740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250,0</w:t>
            </w:r>
          </w:p>
        </w:tc>
      </w:tr>
      <w:tr w:rsidR="003022CD" w:rsidRPr="00544C62" w:rsidTr="00631BEF">
        <w:trPr>
          <w:trHeight w:val="481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01 1 07 60740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250,0</w:t>
            </w:r>
          </w:p>
        </w:tc>
      </w:tr>
      <w:tr w:rsidR="003022CD" w:rsidRPr="00544C62" w:rsidTr="00631BEF">
        <w:trPr>
          <w:trHeight w:val="123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Обеспечение деятельности управления образования администрации муниципального образования Выселковский район и подведомственных ему муниципальных казенных учреждений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01 1 08 00000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80370,7</w:t>
            </w:r>
          </w:p>
        </w:tc>
      </w:tr>
      <w:tr w:rsidR="003022CD" w:rsidRPr="00544C62" w:rsidTr="00631BEF">
        <w:trPr>
          <w:trHeight w:val="51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01 1 08 00190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4409,6</w:t>
            </w:r>
          </w:p>
        </w:tc>
      </w:tr>
      <w:tr w:rsidR="003022CD" w:rsidRPr="00544C62" w:rsidTr="00631BEF">
        <w:trPr>
          <w:trHeight w:val="169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01 1 08 00190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4220,6</w:t>
            </w:r>
          </w:p>
        </w:tc>
      </w:tr>
      <w:tr w:rsidR="003022CD" w:rsidRPr="00544C62" w:rsidTr="00631BEF">
        <w:trPr>
          <w:trHeight w:val="88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01 1 08 00190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0,9</w:t>
            </w:r>
          </w:p>
        </w:tc>
      </w:tr>
      <w:tr w:rsidR="003022CD" w:rsidRPr="00544C62" w:rsidTr="00631BEF">
        <w:trPr>
          <w:trHeight w:val="57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Иные бюджетные ассигнования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01 1 08 00190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800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188,1</w:t>
            </w:r>
          </w:p>
        </w:tc>
      </w:tr>
      <w:tr w:rsidR="003022CD" w:rsidRPr="00544C62" w:rsidTr="00631BEF">
        <w:trPr>
          <w:trHeight w:val="96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01 1 08 00590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68076,4</w:t>
            </w:r>
          </w:p>
        </w:tc>
      </w:tr>
      <w:tr w:rsidR="003022CD" w:rsidRPr="00544C62" w:rsidTr="00631BEF">
        <w:trPr>
          <w:trHeight w:val="156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01 1 08 00590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63638,0</w:t>
            </w:r>
          </w:p>
        </w:tc>
      </w:tr>
      <w:tr w:rsidR="003022CD" w:rsidRPr="00544C62" w:rsidTr="00631BEF">
        <w:trPr>
          <w:trHeight w:val="90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01 1 08 00590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4387,8</w:t>
            </w:r>
          </w:p>
        </w:tc>
      </w:tr>
      <w:tr w:rsidR="003022CD" w:rsidRPr="00544C62" w:rsidTr="00631BEF">
        <w:trPr>
          <w:trHeight w:val="57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Иные бюджетные ассигнования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01 1 08 00590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800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50,6</w:t>
            </w:r>
          </w:p>
        </w:tc>
      </w:tr>
      <w:tr w:rsidR="003022CD" w:rsidRPr="00544C62" w:rsidTr="00631BEF">
        <w:trPr>
          <w:trHeight w:val="78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01 1 08 60860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7884,7</w:t>
            </w:r>
          </w:p>
        </w:tc>
      </w:tr>
      <w:tr w:rsidR="003022CD" w:rsidRPr="00544C62" w:rsidTr="00631BEF">
        <w:trPr>
          <w:trHeight w:val="159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01 1 08 60860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7513,6</w:t>
            </w:r>
          </w:p>
        </w:tc>
      </w:tr>
      <w:tr w:rsidR="003022CD" w:rsidRPr="00544C62" w:rsidTr="00631BEF">
        <w:trPr>
          <w:trHeight w:val="73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01 1 08 60860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371,1</w:t>
            </w:r>
          </w:p>
        </w:tc>
      </w:tr>
      <w:tr w:rsidR="003022CD" w:rsidRPr="00544C62" w:rsidTr="00631BEF">
        <w:trPr>
          <w:trHeight w:val="63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Федеральный проект "Современная школа"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E1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10618,0</w:t>
            </w:r>
          </w:p>
        </w:tc>
      </w:tr>
      <w:tr w:rsidR="003022CD" w:rsidRPr="00544C62" w:rsidTr="00631BEF">
        <w:trPr>
          <w:trHeight w:val="87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E1 51690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1188,5</w:t>
            </w:r>
          </w:p>
        </w:tc>
      </w:tr>
      <w:tr w:rsidR="003022CD" w:rsidRPr="00544C62" w:rsidTr="00631BEF">
        <w:trPr>
          <w:trHeight w:val="87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E1 51690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1188,5</w:t>
            </w:r>
          </w:p>
        </w:tc>
      </w:tr>
      <w:tr w:rsidR="003022CD" w:rsidRPr="00544C62" w:rsidTr="00631BEF">
        <w:trPr>
          <w:trHeight w:val="117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Обновление материально-технической базы для формирования у обучающихся современных навыков по предметной области "Технология" и других предметных областей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E1 C1690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9429,5</w:t>
            </w:r>
          </w:p>
        </w:tc>
      </w:tr>
      <w:tr w:rsidR="003022CD" w:rsidRPr="00544C62" w:rsidTr="00631BEF">
        <w:trPr>
          <w:trHeight w:val="87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E1 C1690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9429,5</w:t>
            </w:r>
          </w:p>
        </w:tc>
      </w:tr>
      <w:tr w:rsidR="003022CD" w:rsidRPr="00544C62" w:rsidTr="00631BEF">
        <w:trPr>
          <w:trHeight w:val="70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Федеральный проект "Успех каждого ребенка"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E2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3800,0</w:t>
            </w:r>
          </w:p>
        </w:tc>
      </w:tr>
      <w:tr w:rsidR="003022CD" w:rsidRPr="00544C62" w:rsidTr="00631BEF">
        <w:trPr>
          <w:trHeight w:val="115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Создание в образовательных организациях, расположенных в сельской местности, условий для занятий физической культуры и спортом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E2 50970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3800,0</w:t>
            </w:r>
          </w:p>
        </w:tc>
      </w:tr>
      <w:tr w:rsidR="003022CD" w:rsidRPr="00544C62" w:rsidTr="00631BEF">
        <w:trPr>
          <w:trHeight w:val="87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01 1 E2 50970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3800,0</w:t>
            </w:r>
          </w:p>
        </w:tc>
      </w:tr>
      <w:tr w:rsidR="003022CD" w:rsidRPr="00544C62" w:rsidTr="00631BEF">
        <w:trPr>
          <w:trHeight w:val="70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2.</w:t>
            </w: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03 0 00 00000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41097,7</w:t>
            </w:r>
          </w:p>
        </w:tc>
      </w:tr>
      <w:tr w:rsidR="003022CD" w:rsidRPr="00544C62" w:rsidTr="00631BEF">
        <w:trPr>
          <w:trHeight w:val="66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Отдельные мероприятия муниципальной программы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03 1 00 00000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40767,7</w:t>
            </w:r>
          </w:p>
        </w:tc>
      </w:tr>
      <w:tr w:rsidR="003022CD" w:rsidRPr="00544C62" w:rsidTr="00631BEF">
        <w:trPr>
          <w:trHeight w:val="127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03 1 01 00000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35362,0</w:t>
            </w:r>
          </w:p>
        </w:tc>
      </w:tr>
      <w:tr w:rsidR="003022CD" w:rsidRPr="00544C62" w:rsidTr="00631BEF">
        <w:trPr>
          <w:trHeight w:val="75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03 1 01 00590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34714,6</w:t>
            </w:r>
          </w:p>
        </w:tc>
      </w:tr>
      <w:tr w:rsidR="003022CD" w:rsidRPr="00544C62" w:rsidTr="00631BEF">
        <w:trPr>
          <w:trHeight w:val="168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03 1 01 00590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3394,4</w:t>
            </w:r>
          </w:p>
        </w:tc>
      </w:tr>
      <w:tr w:rsidR="003022CD" w:rsidRPr="00544C62" w:rsidTr="00631BEF">
        <w:trPr>
          <w:trHeight w:val="96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03 1 01 00590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592,9</w:t>
            </w:r>
          </w:p>
        </w:tc>
      </w:tr>
      <w:tr w:rsidR="003022CD" w:rsidRPr="00544C62" w:rsidTr="00631BEF">
        <w:trPr>
          <w:trHeight w:val="106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03 1 01 00590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30708,2</w:t>
            </w:r>
          </w:p>
        </w:tc>
      </w:tr>
      <w:tr w:rsidR="003022CD" w:rsidRPr="00544C62" w:rsidTr="00631BEF">
        <w:trPr>
          <w:trHeight w:val="42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Иные бюджетные ассигнования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03 1 01 00590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800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19,1</w:t>
            </w:r>
          </w:p>
        </w:tc>
      </w:tr>
      <w:tr w:rsidR="003022CD" w:rsidRPr="00544C62" w:rsidTr="00631BEF">
        <w:trPr>
          <w:trHeight w:val="84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03 1 01 10250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600,0</w:t>
            </w:r>
          </w:p>
        </w:tc>
      </w:tr>
      <w:tr w:rsidR="003022CD" w:rsidRPr="00544C62" w:rsidTr="00631BEF">
        <w:trPr>
          <w:trHeight w:val="81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03 1 01 10250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600,0</w:t>
            </w:r>
          </w:p>
        </w:tc>
      </w:tr>
      <w:tr w:rsidR="003022CD" w:rsidRPr="00544C62" w:rsidTr="00631BEF">
        <w:trPr>
          <w:trHeight w:val="160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поселений, межпоселенческих библиотек и библиотек городского округа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03 1 01 L5190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47,4</w:t>
            </w:r>
          </w:p>
        </w:tc>
      </w:tr>
      <w:tr w:rsidR="003022CD" w:rsidRPr="00544C62" w:rsidTr="00631BEF">
        <w:trPr>
          <w:trHeight w:val="81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03 1 01 L5190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47,4</w:t>
            </w:r>
          </w:p>
        </w:tc>
      </w:tr>
      <w:tr w:rsidR="003022CD" w:rsidRPr="00544C62" w:rsidTr="00631BEF">
        <w:trPr>
          <w:trHeight w:val="73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 xml:space="preserve">Укрепление кадрового потенциала муниципальных учреждений 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03 1 02 00000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195,1</w:t>
            </w:r>
          </w:p>
        </w:tc>
      </w:tr>
      <w:tr w:rsidR="003022CD" w:rsidRPr="00544C62" w:rsidTr="00631BEF">
        <w:trPr>
          <w:trHeight w:val="277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 рабочих поселках(поселках городского типа) Краснодарского края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03 1 02 60820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195,1</w:t>
            </w:r>
          </w:p>
        </w:tc>
      </w:tr>
      <w:tr w:rsidR="003022CD" w:rsidRPr="00544C62" w:rsidTr="00631BEF">
        <w:trPr>
          <w:trHeight w:val="93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03 1 02 60820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195,1</w:t>
            </w:r>
          </w:p>
        </w:tc>
      </w:tr>
      <w:tr w:rsidR="003022CD" w:rsidRPr="00544C62" w:rsidTr="00631BEF">
        <w:trPr>
          <w:trHeight w:val="52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Обеспечение деятельности органов местного самоуправления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03 1 03 00000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1006,0</w:t>
            </w:r>
          </w:p>
        </w:tc>
      </w:tr>
      <w:tr w:rsidR="003022CD" w:rsidRPr="00544C62" w:rsidTr="00631BEF">
        <w:trPr>
          <w:trHeight w:val="51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03 1 03 00190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1006,0</w:t>
            </w:r>
          </w:p>
        </w:tc>
      </w:tr>
      <w:tr w:rsidR="003022CD" w:rsidRPr="00544C62" w:rsidTr="00631BEF">
        <w:trPr>
          <w:trHeight w:val="178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03 1 03 00190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895,0</w:t>
            </w:r>
          </w:p>
        </w:tc>
      </w:tr>
      <w:tr w:rsidR="003022CD" w:rsidRPr="00544C62" w:rsidTr="00631BEF">
        <w:trPr>
          <w:trHeight w:val="99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03 1 03 00190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110,9</w:t>
            </w:r>
          </w:p>
        </w:tc>
      </w:tr>
      <w:tr w:rsidR="003022CD" w:rsidRPr="00544C62" w:rsidTr="00631BEF">
        <w:trPr>
          <w:trHeight w:val="37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Иные бюджетные ассигнования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03 1 03 00190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800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0,1</w:t>
            </w:r>
          </w:p>
        </w:tc>
      </w:tr>
      <w:tr w:rsidR="003022CD" w:rsidRPr="00544C62" w:rsidTr="00631BEF">
        <w:trPr>
          <w:trHeight w:val="37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Федеральный проект "Культурная среда"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03 1 A1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4204,6</w:t>
            </w:r>
          </w:p>
        </w:tc>
      </w:tr>
      <w:tr w:rsidR="003022CD" w:rsidRPr="00544C62" w:rsidTr="00631BEF">
        <w:trPr>
          <w:trHeight w:val="121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Оснащение образовательных организаций в сфере культуры музыкальными инструментами, оборудованием и учебными материалами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03 1 A1 61140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4204,6</w:t>
            </w:r>
          </w:p>
        </w:tc>
      </w:tr>
      <w:tr w:rsidR="003022CD" w:rsidRPr="00544C62" w:rsidTr="00631BEF">
        <w:trPr>
          <w:trHeight w:val="79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03 1 A1 61140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4204,6</w:t>
            </w:r>
          </w:p>
        </w:tc>
      </w:tr>
      <w:tr w:rsidR="003022CD" w:rsidRPr="00544C62" w:rsidTr="00631BEF">
        <w:trPr>
          <w:trHeight w:val="79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Укрепление материально-технической базы муниципального архива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03 2 00 00000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330,0</w:t>
            </w:r>
          </w:p>
        </w:tc>
      </w:tr>
      <w:tr w:rsidR="003022CD" w:rsidRPr="00544C62" w:rsidTr="00631BEF">
        <w:trPr>
          <w:trHeight w:val="323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Реализация мероприятий подпрограммы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03 2 01 00000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330,0</w:t>
            </w:r>
          </w:p>
        </w:tc>
      </w:tr>
      <w:tr w:rsidR="003022CD" w:rsidRPr="00544C62" w:rsidTr="00631BEF">
        <w:trPr>
          <w:trHeight w:val="79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>
              <w:rPr>
                <w:bCs/>
              </w:rPr>
              <w:t>Реализация м</w:t>
            </w:r>
            <w:r w:rsidRPr="00631BEF">
              <w:rPr>
                <w:bCs/>
              </w:rPr>
              <w:t>ероприяти</w:t>
            </w:r>
            <w:r>
              <w:rPr>
                <w:bCs/>
              </w:rPr>
              <w:t>й</w:t>
            </w:r>
            <w:r w:rsidRPr="00631BEF">
              <w:rPr>
                <w:bCs/>
              </w:rPr>
              <w:t xml:space="preserve"> по формированию и содержанию муниципальных архивов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03 2 01 S0610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330,0</w:t>
            </w:r>
          </w:p>
        </w:tc>
      </w:tr>
      <w:tr w:rsidR="003022CD" w:rsidRPr="00544C62" w:rsidTr="00631BEF">
        <w:trPr>
          <w:trHeight w:val="79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03 2 01 S0610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330,0</w:t>
            </w:r>
          </w:p>
        </w:tc>
      </w:tr>
      <w:tr w:rsidR="003022CD" w:rsidRPr="00544C62" w:rsidTr="00631BEF">
        <w:trPr>
          <w:trHeight w:val="106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3.</w:t>
            </w: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04 0 00 00000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1000,0</w:t>
            </w:r>
          </w:p>
        </w:tc>
      </w:tr>
      <w:tr w:rsidR="003022CD" w:rsidRPr="00544C62" w:rsidTr="00631BEF">
        <w:trPr>
          <w:trHeight w:val="54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Отдельные мероприятия муниципальной программы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04 1 00 00000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1000,0</w:t>
            </w:r>
          </w:p>
        </w:tc>
      </w:tr>
      <w:tr w:rsidR="003022CD" w:rsidRPr="00544C62" w:rsidTr="00631BEF">
        <w:trPr>
          <w:trHeight w:val="91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 xml:space="preserve">Физическое воспитание и физическое развитие граждан, посредством организации и проведения спортивных мероприятий  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04 1 01 00000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1000,0</w:t>
            </w:r>
          </w:p>
        </w:tc>
      </w:tr>
      <w:tr w:rsidR="003022CD" w:rsidRPr="00544C62" w:rsidTr="00631BEF">
        <w:trPr>
          <w:trHeight w:val="100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04 1 01 10110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1000,0</w:t>
            </w:r>
          </w:p>
        </w:tc>
      </w:tr>
      <w:tr w:rsidR="003022CD" w:rsidRPr="00544C62" w:rsidTr="00631BEF">
        <w:trPr>
          <w:trHeight w:val="91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04 1 01 10110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1000,0</w:t>
            </w:r>
          </w:p>
        </w:tc>
      </w:tr>
      <w:tr w:rsidR="003022CD" w:rsidRPr="00544C62" w:rsidTr="00631BEF">
        <w:trPr>
          <w:trHeight w:val="87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4.</w:t>
            </w: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05 0 00 00000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38406,0</w:t>
            </w:r>
          </w:p>
        </w:tc>
      </w:tr>
      <w:tr w:rsidR="003022CD" w:rsidRPr="00544C62" w:rsidTr="00631BEF">
        <w:trPr>
          <w:trHeight w:val="60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05 1 00 00000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38406,0</w:t>
            </w:r>
          </w:p>
        </w:tc>
      </w:tr>
      <w:tr w:rsidR="003022CD" w:rsidRPr="00544C62" w:rsidTr="00631BEF">
        <w:trPr>
          <w:trHeight w:val="130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Организация и проведение мероприятий, направленных на профилактику семейного неблагополучия, социально-средовую реабилитацию и адаптацию подростков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05 1 01 00000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93,0</w:t>
            </w:r>
          </w:p>
        </w:tc>
      </w:tr>
      <w:tr w:rsidR="003022CD" w:rsidRPr="00544C62" w:rsidTr="00631BEF">
        <w:trPr>
          <w:trHeight w:val="40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Проведение мероприятий, способствующих нравственному и духовному развитию детей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05 1 01 10450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93,0</w:t>
            </w:r>
          </w:p>
        </w:tc>
      </w:tr>
      <w:tr w:rsidR="003022CD" w:rsidRPr="00544C62" w:rsidTr="00631BEF">
        <w:trPr>
          <w:trHeight w:val="88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05 1 01 10450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93,0</w:t>
            </w:r>
          </w:p>
        </w:tc>
      </w:tr>
      <w:tr w:rsidR="003022CD" w:rsidRPr="00544C62" w:rsidTr="00631BEF">
        <w:trPr>
          <w:trHeight w:val="51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05 1 02 00000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2226,1</w:t>
            </w:r>
          </w:p>
        </w:tc>
      </w:tr>
      <w:tr w:rsidR="003022CD" w:rsidRPr="00544C62" w:rsidTr="00631BEF">
        <w:trPr>
          <w:trHeight w:val="45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Реализация мероприятий муниципальной программы "Дети Кубани"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05 1 02 10240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C86C8E" w:rsidRDefault="003022CD" w:rsidP="00631BE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2191</w:t>
            </w:r>
            <w:r w:rsidRPr="00631BEF">
              <w:rPr>
                <w:bCs/>
              </w:rPr>
              <w:t>,</w:t>
            </w:r>
            <w:r>
              <w:rPr>
                <w:bCs/>
                <w:lang w:val="en-US"/>
              </w:rPr>
              <w:t>5</w:t>
            </w:r>
          </w:p>
        </w:tc>
      </w:tr>
      <w:tr w:rsidR="003022CD" w:rsidRPr="00544C62" w:rsidTr="00631BEF">
        <w:trPr>
          <w:trHeight w:val="100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05 1 02 10240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</w:t>
            </w:r>
          </w:p>
        </w:tc>
        <w:tc>
          <w:tcPr>
            <w:tcW w:w="1594" w:type="dxa"/>
            <w:noWrap/>
          </w:tcPr>
          <w:p w:rsidR="003022CD" w:rsidRPr="00C86C8E" w:rsidRDefault="003022CD" w:rsidP="00631BE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2091</w:t>
            </w:r>
            <w:r w:rsidRPr="00631BEF">
              <w:rPr>
                <w:bCs/>
              </w:rPr>
              <w:t>,</w:t>
            </w:r>
            <w:r>
              <w:rPr>
                <w:bCs/>
                <w:lang w:val="en-US"/>
              </w:rPr>
              <w:t>5</w:t>
            </w:r>
          </w:p>
        </w:tc>
      </w:tr>
      <w:tr w:rsidR="003022CD" w:rsidRPr="00544C62" w:rsidTr="00631BEF">
        <w:trPr>
          <w:trHeight w:val="97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05 1 02 10240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100,0</w:t>
            </w:r>
          </w:p>
        </w:tc>
      </w:tr>
      <w:tr w:rsidR="003022CD" w:rsidRPr="00544C62" w:rsidTr="00631BEF">
        <w:trPr>
          <w:trHeight w:val="171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лечения и обратно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05 1 02 60840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34,6</w:t>
            </w:r>
          </w:p>
        </w:tc>
      </w:tr>
      <w:tr w:rsidR="003022CD" w:rsidRPr="00544C62" w:rsidTr="00631BEF">
        <w:trPr>
          <w:trHeight w:val="99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05 1 02 60840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34,6</w:t>
            </w:r>
          </w:p>
        </w:tc>
      </w:tr>
      <w:tr w:rsidR="003022CD" w:rsidRPr="00544C62" w:rsidTr="00631BEF">
        <w:trPr>
          <w:trHeight w:val="693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Реализация государственной программы Краснодарского края "Дети Кубани"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05 1 02 S0590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C86C8E" w:rsidRDefault="003022CD" w:rsidP="00631BE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0</w:t>
            </w:r>
            <w:r>
              <w:rPr>
                <w:bCs/>
              </w:rPr>
              <w:t>,0</w:t>
            </w:r>
          </w:p>
        </w:tc>
      </w:tr>
      <w:tr w:rsidR="003022CD" w:rsidRPr="00544C62" w:rsidTr="00631BEF">
        <w:trPr>
          <w:trHeight w:val="99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05 1 02 S0590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600</w:t>
            </w:r>
          </w:p>
        </w:tc>
        <w:tc>
          <w:tcPr>
            <w:tcW w:w="1594" w:type="dxa"/>
            <w:noWrap/>
          </w:tcPr>
          <w:p w:rsidR="003022CD" w:rsidRPr="00C86C8E" w:rsidRDefault="003022CD" w:rsidP="00631BE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0</w:t>
            </w:r>
            <w:r>
              <w:rPr>
                <w:bCs/>
              </w:rPr>
              <w:t>,0</w:t>
            </w:r>
          </w:p>
        </w:tc>
      </w:tr>
      <w:tr w:rsidR="003022CD" w:rsidRPr="00544C62" w:rsidTr="00631BEF">
        <w:trPr>
          <w:trHeight w:val="69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05 1 03 00000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1190,0</w:t>
            </w:r>
          </w:p>
        </w:tc>
      </w:tr>
      <w:tr w:rsidR="003022CD" w:rsidRPr="00544C62" w:rsidTr="00631BEF">
        <w:trPr>
          <w:trHeight w:val="72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Реализация мероприятий муниципальной программы "Дети Кубани"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05 1 03 10240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1190,0</w:t>
            </w:r>
          </w:p>
        </w:tc>
      </w:tr>
      <w:tr w:rsidR="003022CD" w:rsidRPr="00544C62" w:rsidTr="00631BEF">
        <w:trPr>
          <w:trHeight w:val="73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05 1 03 10240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800,0</w:t>
            </w:r>
          </w:p>
        </w:tc>
      </w:tr>
      <w:tr w:rsidR="003022CD" w:rsidRPr="00544C62" w:rsidTr="00631BEF">
        <w:trPr>
          <w:trHeight w:val="69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05 1 03 10240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300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250,0</w:t>
            </w:r>
          </w:p>
        </w:tc>
      </w:tr>
      <w:tr w:rsidR="003022CD" w:rsidRPr="00544C62" w:rsidTr="00631BEF">
        <w:trPr>
          <w:trHeight w:val="87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05 1 03 10240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140,0</w:t>
            </w:r>
          </w:p>
        </w:tc>
      </w:tr>
      <w:tr w:rsidR="003022CD" w:rsidRPr="00544C62" w:rsidTr="00631BEF">
        <w:trPr>
          <w:trHeight w:val="96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05 1 04 00000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34896,9</w:t>
            </w:r>
          </w:p>
        </w:tc>
      </w:tr>
      <w:tr w:rsidR="003022CD" w:rsidRPr="00544C62" w:rsidTr="00631BEF">
        <w:trPr>
          <w:trHeight w:val="373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05 1 04 62340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879,2</w:t>
            </w:r>
          </w:p>
        </w:tc>
      </w:tr>
      <w:tr w:rsidR="003022CD" w:rsidRPr="00544C62" w:rsidTr="00631BEF">
        <w:trPr>
          <w:trHeight w:val="154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05 1 04 62340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715,2</w:t>
            </w:r>
          </w:p>
        </w:tc>
      </w:tr>
      <w:tr w:rsidR="003022CD" w:rsidRPr="00544C62" w:rsidTr="00631BEF">
        <w:trPr>
          <w:trHeight w:val="96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05 1 04 62340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164,0</w:t>
            </w:r>
          </w:p>
        </w:tc>
      </w:tr>
      <w:tr w:rsidR="003022CD" w:rsidRPr="00544C62" w:rsidTr="00631BEF">
        <w:trPr>
          <w:trHeight w:val="186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05 1 04 R0820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6179,1</w:t>
            </w:r>
          </w:p>
        </w:tc>
      </w:tr>
      <w:tr w:rsidR="003022CD" w:rsidRPr="00544C62" w:rsidTr="00631BEF">
        <w:trPr>
          <w:trHeight w:val="69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05 1 04 R0820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400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6179,1</w:t>
            </w:r>
          </w:p>
        </w:tc>
      </w:tr>
      <w:tr w:rsidR="003022CD" w:rsidRPr="00544C62" w:rsidTr="00631BEF">
        <w:trPr>
          <w:trHeight w:val="162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05 1 04 C0820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27838,6</w:t>
            </w:r>
          </w:p>
        </w:tc>
      </w:tr>
      <w:tr w:rsidR="003022CD" w:rsidRPr="00544C62" w:rsidTr="00631BEF">
        <w:trPr>
          <w:trHeight w:val="69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05 1 04 C0820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400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27838,6</w:t>
            </w:r>
          </w:p>
        </w:tc>
      </w:tr>
      <w:tr w:rsidR="003022CD" w:rsidRPr="00544C62" w:rsidTr="00631BEF">
        <w:trPr>
          <w:trHeight w:val="85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5.</w:t>
            </w: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Муниципальная программа муниципального образования Выселковский район "Молодёжь Выселковского района"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06 0 00 00000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4373,9</w:t>
            </w:r>
          </w:p>
        </w:tc>
      </w:tr>
      <w:tr w:rsidR="003022CD" w:rsidRPr="00544C62" w:rsidTr="00631BEF">
        <w:trPr>
          <w:trHeight w:val="60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06 1 00 00000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4373,9</w:t>
            </w:r>
          </w:p>
        </w:tc>
      </w:tr>
      <w:tr w:rsidR="003022CD" w:rsidRPr="00544C62" w:rsidTr="00631BEF">
        <w:trPr>
          <w:trHeight w:val="82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Повышение эффективности деятельности по реализации молодежной политики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06 1 01 00000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3433,9</w:t>
            </w:r>
          </w:p>
        </w:tc>
      </w:tr>
      <w:tr w:rsidR="003022CD" w:rsidRPr="00544C62" w:rsidTr="00631BEF">
        <w:trPr>
          <w:trHeight w:val="87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06 1 01 00590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3433,9</w:t>
            </w:r>
          </w:p>
        </w:tc>
      </w:tr>
      <w:tr w:rsidR="003022CD" w:rsidRPr="00544C62" w:rsidTr="00631BEF">
        <w:trPr>
          <w:trHeight w:val="165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06 1 01 00590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3332,9</w:t>
            </w:r>
          </w:p>
        </w:tc>
      </w:tr>
      <w:tr w:rsidR="003022CD" w:rsidRPr="00544C62" w:rsidTr="00631BEF">
        <w:trPr>
          <w:trHeight w:val="82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06 1 01 00590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100,0</w:t>
            </w:r>
          </w:p>
        </w:tc>
      </w:tr>
      <w:tr w:rsidR="003022CD" w:rsidRPr="00544C62" w:rsidTr="00631BEF">
        <w:trPr>
          <w:trHeight w:val="43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Иные бюджетные ассигнования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06 1 01 00590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800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1,0</w:t>
            </w:r>
          </w:p>
        </w:tc>
      </w:tr>
      <w:tr w:rsidR="003022CD" w:rsidRPr="00544C62" w:rsidTr="00631BEF">
        <w:trPr>
          <w:trHeight w:val="127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Создание условий для воспитания и развития молодежи, обладающей устойчивой системой нравственных и гражданских ценностей, формирование здорового образа жизни у молодежи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06 1 02 00000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940,0</w:t>
            </w:r>
          </w:p>
        </w:tc>
      </w:tr>
      <w:tr w:rsidR="003022CD" w:rsidRPr="00544C62" w:rsidTr="00631BEF">
        <w:trPr>
          <w:trHeight w:val="94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Реализация мероприятий муниципальной программы "Молодежь Выселковского района"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06 1 02 10230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940,0</w:t>
            </w:r>
          </w:p>
        </w:tc>
      </w:tr>
      <w:tr w:rsidR="003022CD" w:rsidRPr="00544C62" w:rsidTr="00631BEF">
        <w:trPr>
          <w:trHeight w:val="91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 xml:space="preserve">06 1 02 10230 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940,0</w:t>
            </w:r>
          </w:p>
        </w:tc>
      </w:tr>
      <w:tr w:rsidR="003022CD" w:rsidRPr="00544C62" w:rsidTr="00631BEF">
        <w:trPr>
          <w:trHeight w:val="687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6.</w:t>
            </w: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07 0 00 00000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9035,0</w:t>
            </w:r>
          </w:p>
        </w:tc>
      </w:tr>
      <w:tr w:rsidR="003022CD" w:rsidRPr="00544C62" w:rsidTr="00631BEF">
        <w:trPr>
          <w:trHeight w:val="1124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Основные мероприятия муниципальной программы муниципального образования Выселковский район "Обеспечение безопасности населения"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07 1 00 00000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9035,0</w:t>
            </w:r>
          </w:p>
        </w:tc>
      </w:tr>
      <w:tr w:rsidR="003022CD" w:rsidRPr="00544C62" w:rsidTr="00631BEF">
        <w:trPr>
          <w:trHeight w:val="63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07 1 01 00000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8819,0</w:t>
            </w:r>
          </w:p>
        </w:tc>
      </w:tr>
      <w:tr w:rsidR="003022CD" w:rsidRPr="00544C62" w:rsidTr="00631BEF">
        <w:trPr>
          <w:trHeight w:val="94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07 1 01 00590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8819,0</w:t>
            </w:r>
          </w:p>
        </w:tc>
      </w:tr>
      <w:tr w:rsidR="003022CD" w:rsidRPr="00544C62" w:rsidTr="00631BEF">
        <w:trPr>
          <w:trHeight w:val="163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07 1 01 00590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8109,0</w:t>
            </w:r>
          </w:p>
        </w:tc>
      </w:tr>
      <w:tr w:rsidR="003022CD" w:rsidRPr="00544C62" w:rsidTr="00631BEF">
        <w:trPr>
          <w:trHeight w:val="105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07 1 01 00590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700,0</w:t>
            </w:r>
          </w:p>
        </w:tc>
      </w:tr>
      <w:tr w:rsidR="003022CD" w:rsidRPr="00544C62" w:rsidTr="00631BEF">
        <w:trPr>
          <w:trHeight w:val="39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Иные бюджетные ассигнования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07 1 01 00590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800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10,0</w:t>
            </w:r>
          </w:p>
        </w:tc>
      </w:tr>
      <w:tr w:rsidR="003022CD" w:rsidRPr="00544C62" w:rsidTr="00631BEF">
        <w:trPr>
          <w:trHeight w:val="57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Профилактика терроризма в Краснодарском крае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07 1 02 00000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106,0</w:t>
            </w:r>
          </w:p>
        </w:tc>
      </w:tr>
      <w:tr w:rsidR="003022CD" w:rsidRPr="00544C62" w:rsidTr="00631BEF">
        <w:trPr>
          <w:trHeight w:val="43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 xml:space="preserve">Реализация мероприятий программы 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07 1 02 10040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106,0</w:t>
            </w:r>
          </w:p>
        </w:tc>
      </w:tr>
      <w:tr w:rsidR="003022CD" w:rsidRPr="00544C62" w:rsidTr="00631BEF">
        <w:trPr>
          <w:trHeight w:val="94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07 1 02 10040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106,0</w:t>
            </w:r>
          </w:p>
        </w:tc>
      </w:tr>
      <w:tr w:rsidR="003022CD" w:rsidRPr="00544C62" w:rsidTr="00631BEF">
        <w:trPr>
          <w:trHeight w:val="75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Мероприятия по развитию аппаратно-программного комплекса "Безопасный город"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07 1 03 00000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100,0</w:t>
            </w:r>
          </w:p>
        </w:tc>
      </w:tr>
      <w:tr w:rsidR="003022CD" w:rsidRPr="00544C62" w:rsidTr="00631BEF">
        <w:trPr>
          <w:trHeight w:val="52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 xml:space="preserve">Реализация мероприятий программы 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07 1 03 10040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100,0</w:t>
            </w:r>
          </w:p>
        </w:tc>
      </w:tr>
      <w:tr w:rsidR="003022CD" w:rsidRPr="00544C62" w:rsidTr="00631BEF">
        <w:trPr>
          <w:trHeight w:val="94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07 1 03 10040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100,0</w:t>
            </w:r>
          </w:p>
        </w:tc>
      </w:tr>
      <w:tr w:rsidR="003022CD" w:rsidRPr="00544C62" w:rsidTr="00631BEF">
        <w:trPr>
          <w:trHeight w:val="157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Оптимизация системы укрепления правопорядка, профилактики правонарушений, усиления борьбы с преступностью и противодействия коррупции в муниципальном образовании Выселковский район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07 1 04 00000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10,0</w:t>
            </w:r>
          </w:p>
        </w:tc>
      </w:tr>
      <w:tr w:rsidR="003022CD" w:rsidRPr="00544C62" w:rsidTr="00631BEF">
        <w:trPr>
          <w:trHeight w:val="309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 xml:space="preserve">Реализация мероприятий программы 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07 1 04 10040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10,0</w:t>
            </w:r>
          </w:p>
        </w:tc>
      </w:tr>
      <w:tr w:rsidR="003022CD" w:rsidRPr="00544C62" w:rsidTr="00631BEF">
        <w:trPr>
          <w:trHeight w:val="88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07 1 04 10040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10,0</w:t>
            </w:r>
          </w:p>
        </w:tc>
      </w:tr>
      <w:tr w:rsidR="003022CD" w:rsidRPr="00544C62" w:rsidTr="00631BEF">
        <w:trPr>
          <w:trHeight w:val="172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7.</w:t>
            </w: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08 0 00 00000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57350,4</w:t>
            </w:r>
          </w:p>
        </w:tc>
      </w:tr>
      <w:tr w:rsidR="003022CD" w:rsidRPr="00544C62" w:rsidTr="00631BEF">
        <w:trPr>
          <w:trHeight w:val="58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Развитие общественной инфраструктуры муниципального значения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08 1 00 00000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51800,0</w:t>
            </w:r>
          </w:p>
        </w:tc>
      </w:tr>
      <w:tr w:rsidR="003022CD" w:rsidRPr="00544C62" w:rsidTr="00631BEF">
        <w:trPr>
          <w:trHeight w:val="54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Содержание и обслуживание муниципального жилого фонда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08 1 02 00000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1400,0</w:t>
            </w:r>
          </w:p>
        </w:tc>
      </w:tr>
      <w:tr w:rsidR="003022CD" w:rsidRPr="00544C62" w:rsidTr="00631BEF">
        <w:trPr>
          <w:trHeight w:val="454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Реализация мероприятий подпрограммы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08 1 02 10330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1400,0</w:t>
            </w:r>
          </w:p>
        </w:tc>
      </w:tr>
      <w:tr w:rsidR="003022CD" w:rsidRPr="00544C62" w:rsidTr="00631BEF">
        <w:trPr>
          <w:trHeight w:val="84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08 1 02 10330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1400,0</w:t>
            </w:r>
          </w:p>
        </w:tc>
      </w:tr>
      <w:tr w:rsidR="003022CD" w:rsidRPr="00544C62" w:rsidTr="00631BEF">
        <w:trPr>
          <w:trHeight w:val="557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Развитие спортивных сооружений в Выселковском район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08 1 03 00000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50400,0</w:t>
            </w:r>
          </w:p>
        </w:tc>
      </w:tr>
      <w:tr w:rsidR="003022CD" w:rsidRPr="00544C62" w:rsidTr="00631BEF">
        <w:trPr>
          <w:trHeight w:val="148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Строительство малобюджетных спортивных залов шаговой доступности в целях обеспечения условий для развития на территориях муниципальных образований физической культуры и массового спорта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08 1 03 S2620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50400,0</w:t>
            </w:r>
          </w:p>
        </w:tc>
      </w:tr>
      <w:tr w:rsidR="003022CD" w:rsidRPr="00544C62" w:rsidTr="00631BEF">
        <w:trPr>
          <w:trHeight w:val="474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Бюджетные инвестиции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08 1 03 S2620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400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50400,0</w:t>
            </w:r>
          </w:p>
        </w:tc>
      </w:tr>
      <w:tr w:rsidR="003022CD" w:rsidRPr="00544C62" w:rsidTr="00631BEF">
        <w:trPr>
          <w:trHeight w:val="97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08 3 00 00000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559,8</w:t>
            </w:r>
          </w:p>
        </w:tc>
      </w:tr>
      <w:tr w:rsidR="003022CD" w:rsidRPr="00544C62" w:rsidTr="00631BEF">
        <w:trPr>
          <w:trHeight w:val="51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Комплексное и устойчивое развитие дорожного хозяйства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08 3 01 00000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559,8</w:t>
            </w:r>
          </w:p>
        </w:tc>
      </w:tr>
      <w:tr w:rsidR="003022CD" w:rsidRPr="00544C62" w:rsidTr="00631BEF">
        <w:trPr>
          <w:trHeight w:val="46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Ремонт и содержание дорог местного значения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08 3 01 10190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559,8</w:t>
            </w:r>
          </w:p>
        </w:tc>
      </w:tr>
      <w:tr w:rsidR="003022CD" w:rsidRPr="00544C62" w:rsidTr="00631BEF">
        <w:trPr>
          <w:trHeight w:val="96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08 3 01 10190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559,8</w:t>
            </w:r>
          </w:p>
        </w:tc>
      </w:tr>
      <w:tr w:rsidR="003022CD" w:rsidRPr="00544C62" w:rsidTr="00631BEF">
        <w:trPr>
          <w:trHeight w:val="93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08 4 00 00000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50,0</w:t>
            </w:r>
          </w:p>
        </w:tc>
      </w:tr>
      <w:tr w:rsidR="003022CD" w:rsidRPr="00544C62" w:rsidTr="00631BEF">
        <w:trPr>
          <w:trHeight w:val="48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Обеспечение безопасного участия детей в дорожном движении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08 4 01 00000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50,0</w:t>
            </w:r>
          </w:p>
        </w:tc>
      </w:tr>
      <w:tr w:rsidR="003022CD" w:rsidRPr="00544C62" w:rsidTr="00631BEF">
        <w:trPr>
          <w:trHeight w:val="51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 xml:space="preserve">Повышение безопасности дорожного движения 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08 4 01 10200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50,0</w:t>
            </w:r>
          </w:p>
        </w:tc>
      </w:tr>
      <w:tr w:rsidR="003022CD" w:rsidRPr="00544C62" w:rsidTr="00631BEF">
        <w:trPr>
          <w:trHeight w:val="93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08 4 01 10200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50,0</w:t>
            </w:r>
          </w:p>
        </w:tc>
      </w:tr>
      <w:tr w:rsidR="003022CD" w:rsidRPr="00544C62" w:rsidTr="00631BEF">
        <w:trPr>
          <w:trHeight w:val="94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08 5 00 00000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2300,0</w:t>
            </w:r>
          </w:p>
        </w:tc>
      </w:tr>
      <w:tr w:rsidR="003022CD" w:rsidRPr="00544C62" w:rsidTr="00631BEF">
        <w:trPr>
          <w:trHeight w:val="54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Организация утилизации бытовых и промышленных отходов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08 5 01 00000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2300,0</w:t>
            </w:r>
          </w:p>
        </w:tc>
      </w:tr>
      <w:tr w:rsidR="003022CD" w:rsidRPr="00544C62" w:rsidTr="00631BEF">
        <w:trPr>
          <w:trHeight w:val="70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Реализация мероприятий муниципальной подпрограммы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08 5 01 10140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2300,0</w:t>
            </w:r>
          </w:p>
        </w:tc>
      </w:tr>
      <w:tr w:rsidR="003022CD" w:rsidRPr="00544C62" w:rsidTr="00631BEF">
        <w:trPr>
          <w:trHeight w:val="82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08 5 01 10140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2300,0</w:t>
            </w:r>
          </w:p>
        </w:tc>
      </w:tr>
      <w:tr w:rsidR="003022CD" w:rsidRPr="00544C62" w:rsidTr="00631BEF">
        <w:trPr>
          <w:trHeight w:val="49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Отдельные мероприятия муниципальной программы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08 7 00 00000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2640,6</w:t>
            </w:r>
          </w:p>
        </w:tc>
      </w:tr>
      <w:tr w:rsidR="003022CD" w:rsidRPr="00544C62" w:rsidTr="00631BEF">
        <w:trPr>
          <w:trHeight w:val="63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Создание  жилищных условий для населения района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08 7 01 00000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640,6</w:t>
            </w:r>
          </w:p>
        </w:tc>
      </w:tr>
      <w:tr w:rsidR="003022CD" w:rsidRPr="00544C62" w:rsidTr="00631BEF">
        <w:trPr>
          <w:trHeight w:val="117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Осуществление государственных полномочий  по ведению учета граждан отдельных категорий, в качестве нуждающихся в жилых помещениях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08 7 01 60870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640,6</w:t>
            </w:r>
          </w:p>
        </w:tc>
      </w:tr>
      <w:tr w:rsidR="003022CD" w:rsidRPr="00544C62" w:rsidTr="00631BEF">
        <w:trPr>
          <w:trHeight w:val="169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08 7 01 60870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558,6</w:t>
            </w:r>
          </w:p>
        </w:tc>
      </w:tr>
      <w:tr w:rsidR="003022CD" w:rsidRPr="00544C62" w:rsidTr="00631BEF">
        <w:trPr>
          <w:trHeight w:val="90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08 7 01 60870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82,0</w:t>
            </w:r>
          </w:p>
        </w:tc>
      </w:tr>
      <w:tr w:rsidR="003022CD" w:rsidRPr="00544C62" w:rsidTr="00631BEF">
        <w:trPr>
          <w:trHeight w:val="67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Строительство и реконструкция объектов здравоохранения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08 7 03 00000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2000,0</w:t>
            </w:r>
          </w:p>
        </w:tc>
      </w:tr>
      <w:tr w:rsidR="003022CD" w:rsidRPr="00544C62" w:rsidTr="00631BEF">
        <w:trPr>
          <w:trHeight w:val="114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08 7 03 60960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2000,0</w:t>
            </w:r>
          </w:p>
        </w:tc>
      </w:tr>
      <w:tr w:rsidR="003022CD" w:rsidRPr="00544C62" w:rsidTr="00631BEF">
        <w:trPr>
          <w:trHeight w:val="90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08 7 03 60960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400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2000,0</w:t>
            </w:r>
          </w:p>
        </w:tc>
      </w:tr>
      <w:tr w:rsidR="003022CD" w:rsidRPr="00544C62" w:rsidTr="00631BEF">
        <w:trPr>
          <w:trHeight w:val="114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8.</w:t>
            </w: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09 0 00 00000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1220,0</w:t>
            </w:r>
          </w:p>
        </w:tc>
      </w:tr>
      <w:tr w:rsidR="003022CD" w:rsidRPr="00544C62" w:rsidTr="00631BEF">
        <w:trPr>
          <w:trHeight w:val="273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 xml:space="preserve">Муниципальная поддержка малого и среднего предпринимательства в муниципальном образовании Выселковский район 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09 1 00 00000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220,0</w:t>
            </w:r>
          </w:p>
        </w:tc>
      </w:tr>
      <w:tr w:rsidR="003022CD" w:rsidRPr="00544C62" w:rsidTr="00631BEF">
        <w:trPr>
          <w:trHeight w:val="96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09 1 01 00000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220,0</w:t>
            </w:r>
          </w:p>
        </w:tc>
      </w:tr>
      <w:tr w:rsidR="003022CD" w:rsidRPr="00544C62" w:rsidTr="00631BEF">
        <w:trPr>
          <w:trHeight w:val="75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09 1 01 10080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220,0</w:t>
            </w:r>
          </w:p>
        </w:tc>
      </w:tr>
      <w:tr w:rsidR="003022CD" w:rsidRPr="00544C62" w:rsidTr="00631BEF">
        <w:trPr>
          <w:trHeight w:val="90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09 1 01 10080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220,0</w:t>
            </w:r>
          </w:p>
        </w:tc>
      </w:tr>
      <w:tr w:rsidR="003022CD" w:rsidRPr="00544C62" w:rsidTr="00631BEF">
        <w:trPr>
          <w:trHeight w:val="60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09 2 00 00000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1000,0</w:t>
            </w:r>
          </w:p>
        </w:tc>
      </w:tr>
      <w:tr w:rsidR="003022CD" w:rsidRPr="00544C62" w:rsidTr="00631BEF">
        <w:trPr>
          <w:trHeight w:val="100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Формирование и продвижение экономической и инвестиционной привлекательности Выселковского района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09 2 01 00000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1000,0</w:t>
            </w:r>
          </w:p>
        </w:tc>
      </w:tr>
      <w:tr w:rsidR="003022CD" w:rsidRPr="00544C62" w:rsidTr="00631BEF">
        <w:trPr>
          <w:trHeight w:val="99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09 2 01 10060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1000,0</w:t>
            </w:r>
          </w:p>
        </w:tc>
      </w:tr>
      <w:tr w:rsidR="003022CD" w:rsidRPr="00544C62" w:rsidTr="00631BEF">
        <w:trPr>
          <w:trHeight w:val="85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09 2 01 10060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1000,0</w:t>
            </w:r>
          </w:p>
        </w:tc>
      </w:tr>
      <w:tr w:rsidR="003022CD" w:rsidRPr="00544C62" w:rsidTr="00631BEF">
        <w:trPr>
          <w:trHeight w:val="103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9.</w:t>
            </w: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Муниципальная программа муниципального образования Выселковский район "Развитие казачества в Выселковском районе"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10 0 00 00000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55,0</w:t>
            </w:r>
          </w:p>
        </w:tc>
      </w:tr>
      <w:tr w:rsidR="003022CD" w:rsidRPr="00544C62" w:rsidTr="00631BEF">
        <w:trPr>
          <w:trHeight w:val="57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Отдельные мероприятия муниципальной программы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10 1 00 00000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55,0</w:t>
            </w:r>
          </w:p>
        </w:tc>
      </w:tr>
      <w:tr w:rsidR="003022CD" w:rsidRPr="00544C62" w:rsidTr="00631BEF">
        <w:trPr>
          <w:trHeight w:val="67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 xml:space="preserve">Содействие  сохранению и развитию традиционной казачьей культуры 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10 1 01 00000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55,0</w:t>
            </w:r>
          </w:p>
        </w:tc>
      </w:tr>
      <w:tr w:rsidR="003022CD" w:rsidRPr="00544C62" w:rsidTr="00631BEF">
        <w:trPr>
          <w:trHeight w:val="72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Реализация мероприятий муниципальной программы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10 1 01 10170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55,0</w:t>
            </w:r>
          </w:p>
        </w:tc>
      </w:tr>
      <w:tr w:rsidR="003022CD" w:rsidRPr="00544C62" w:rsidTr="00631BEF">
        <w:trPr>
          <w:trHeight w:val="85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10 1 01 10170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55,0</w:t>
            </w:r>
          </w:p>
        </w:tc>
      </w:tr>
      <w:tr w:rsidR="003022CD" w:rsidRPr="00544C62" w:rsidTr="00631BEF">
        <w:trPr>
          <w:trHeight w:val="99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10.</w:t>
            </w: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11 0 00 00000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57186,8</w:t>
            </w:r>
          </w:p>
        </w:tc>
      </w:tr>
      <w:tr w:rsidR="003022CD" w:rsidRPr="00544C62" w:rsidTr="00631BEF">
        <w:trPr>
          <w:trHeight w:val="52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11 1 00 00000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57186,8</w:t>
            </w:r>
          </w:p>
        </w:tc>
      </w:tr>
      <w:tr w:rsidR="003022CD" w:rsidRPr="00544C62" w:rsidTr="00631BEF">
        <w:trPr>
          <w:trHeight w:val="87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Меры государственной поддержки лиц, замещавших муниципальные должности в Выселковском районе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11 1 01 00000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1747,0</w:t>
            </w:r>
          </w:p>
        </w:tc>
      </w:tr>
      <w:tr w:rsidR="003022CD" w:rsidRPr="00544C62" w:rsidTr="00631BEF">
        <w:trPr>
          <w:trHeight w:val="129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11 1 01 10100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1747,0</w:t>
            </w:r>
          </w:p>
        </w:tc>
      </w:tr>
      <w:tr w:rsidR="003022CD" w:rsidRPr="00544C62" w:rsidTr="00631BEF">
        <w:trPr>
          <w:trHeight w:val="42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11 1 01 10100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300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1747,0</w:t>
            </w:r>
          </w:p>
        </w:tc>
      </w:tr>
      <w:tr w:rsidR="003022CD" w:rsidRPr="00544C62" w:rsidTr="00631BEF">
        <w:trPr>
          <w:trHeight w:val="93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11 1 02 00000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412,8</w:t>
            </w:r>
          </w:p>
        </w:tc>
      </w:tr>
      <w:tr w:rsidR="003022CD" w:rsidRPr="00544C62" w:rsidTr="00631BEF">
        <w:trPr>
          <w:trHeight w:val="46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Поддержка общественных организаций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11 1 02 10230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412,8</w:t>
            </w:r>
          </w:p>
        </w:tc>
      </w:tr>
      <w:tr w:rsidR="003022CD" w:rsidRPr="00544C62" w:rsidTr="00631BEF">
        <w:trPr>
          <w:trHeight w:val="100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11 1 02 10230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412,8</w:t>
            </w:r>
          </w:p>
        </w:tc>
      </w:tr>
      <w:tr w:rsidR="003022CD" w:rsidRPr="00544C62" w:rsidTr="00631BEF">
        <w:trPr>
          <w:trHeight w:val="51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Совершенствование социальной поддержки семьи и детей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11 1 03 00000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50985,7</w:t>
            </w:r>
          </w:p>
        </w:tc>
      </w:tr>
      <w:tr w:rsidR="003022CD" w:rsidRPr="00544C62" w:rsidTr="00631BEF">
        <w:trPr>
          <w:trHeight w:val="162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опеку(попечительство), переданных на воспитание в приемную семью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11 1 03 60670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26621,1</w:t>
            </w:r>
          </w:p>
        </w:tc>
      </w:tr>
      <w:tr w:rsidR="003022CD" w:rsidRPr="00544C62" w:rsidTr="00631BEF">
        <w:trPr>
          <w:trHeight w:val="51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11 1 03 60670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300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26621,1</w:t>
            </w:r>
          </w:p>
        </w:tc>
      </w:tr>
      <w:tr w:rsidR="003022CD" w:rsidRPr="00544C62" w:rsidTr="00631BEF">
        <w:trPr>
          <w:trHeight w:val="114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11 1 03 60680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24364,6</w:t>
            </w:r>
          </w:p>
        </w:tc>
      </w:tr>
      <w:tr w:rsidR="003022CD" w:rsidRPr="00544C62" w:rsidTr="00631BEF">
        <w:trPr>
          <w:trHeight w:val="55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11 1 03 60680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300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24364,6</w:t>
            </w:r>
          </w:p>
        </w:tc>
      </w:tr>
      <w:tr w:rsidR="003022CD" w:rsidRPr="00544C62" w:rsidTr="00631BEF">
        <w:trPr>
          <w:trHeight w:val="94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Обеспечение государственных полномочий, направленных на социальную поддержку граждан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11 1 04 00000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4041,3</w:t>
            </w:r>
          </w:p>
        </w:tc>
      </w:tr>
      <w:tr w:rsidR="003022CD" w:rsidRPr="00544C62" w:rsidTr="00631BEF">
        <w:trPr>
          <w:trHeight w:val="138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11 1 04 60880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3400,5</w:t>
            </w:r>
          </w:p>
        </w:tc>
      </w:tr>
      <w:tr w:rsidR="003022CD" w:rsidRPr="00544C62" w:rsidTr="00631BEF">
        <w:trPr>
          <w:trHeight w:val="171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11 1 04 60880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2990,5</w:t>
            </w:r>
          </w:p>
        </w:tc>
      </w:tr>
      <w:tr w:rsidR="003022CD" w:rsidRPr="00544C62" w:rsidTr="00631BEF">
        <w:trPr>
          <w:trHeight w:val="82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11 1 04 60880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410,0</w:t>
            </w:r>
          </w:p>
        </w:tc>
      </w:tr>
      <w:tr w:rsidR="003022CD" w:rsidRPr="00544C62" w:rsidTr="00631BEF">
        <w:trPr>
          <w:trHeight w:val="96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11 1 04 60900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640,8</w:t>
            </w:r>
          </w:p>
        </w:tc>
      </w:tr>
      <w:tr w:rsidR="003022CD" w:rsidRPr="00544C62" w:rsidTr="00631BEF">
        <w:trPr>
          <w:trHeight w:val="171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11 1 04 60900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558,8</w:t>
            </w:r>
          </w:p>
        </w:tc>
      </w:tr>
      <w:tr w:rsidR="003022CD" w:rsidRPr="00544C62" w:rsidTr="00631BEF">
        <w:trPr>
          <w:trHeight w:val="90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11 1 04 60900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82,0</w:t>
            </w:r>
          </w:p>
        </w:tc>
      </w:tr>
      <w:tr w:rsidR="003022CD" w:rsidRPr="00544C62" w:rsidTr="00631BEF">
        <w:trPr>
          <w:trHeight w:val="109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11.</w:t>
            </w: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12 0 00 00000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1500,0</w:t>
            </w:r>
          </w:p>
        </w:tc>
      </w:tr>
      <w:tr w:rsidR="003022CD" w:rsidRPr="00544C62" w:rsidTr="00631BEF">
        <w:trPr>
          <w:trHeight w:val="61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12 1 00 00000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1500,0</w:t>
            </w:r>
          </w:p>
        </w:tc>
      </w:tr>
      <w:tr w:rsidR="003022CD" w:rsidRPr="00544C62" w:rsidTr="00631BEF">
        <w:trPr>
          <w:trHeight w:val="127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12 1 01 00000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510,0</w:t>
            </w:r>
          </w:p>
        </w:tc>
      </w:tr>
      <w:tr w:rsidR="003022CD" w:rsidRPr="00544C62" w:rsidTr="00631BEF">
        <w:trPr>
          <w:trHeight w:val="133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Обеспечение доступа к информации о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12 1 01 10120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500,0</w:t>
            </w:r>
          </w:p>
        </w:tc>
      </w:tr>
      <w:tr w:rsidR="003022CD" w:rsidRPr="00544C62" w:rsidTr="00631BEF">
        <w:trPr>
          <w:trHeight w:val="75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12 1 01 10120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500,0</w:t>
            </w:r>
          </w:p>
        </w:tc>
      </w:tr>
      <w:tr w:rsidR="003022CD" w:rsidRPr="00544C62" w:rsidTr="00631BEF">
        <w:trPr>
          <w:trHeight w:val="141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Обеспечение доступа к информации о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12 1 01 10380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10,0</w:t>
            </w:r>
          </w:p>
        </w:tc>
      </w:tr>
      <w:tr w:rsidR="003022CD" w:rsidRPr="00544C62" w:rsidTr="00631BEF">
        <w:trPr>
          <w:trHeight w:val="91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12 1 01 10380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10,0</w:t>
            </w:r>
          </w:p>
        </w:tc>
      </w:tr>
      <w:tr w:rsidR="003022CD" w:rsidRPr="00544C62" w:rsidTr="00631BEF">
        <w:trPr>
          <w:trHeight w:val="46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Общесистемные и обеспечивающие мероприятия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12 1 03 00000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990,0</w:t>
            </w:r>
          </w:p>
        </w:tc>
      </w:tr>
      <w:tr w:rsidR="003022CD" w:rsidRPr="00544C62" w:rsidTr="00631BEF">
        <w:trPr>
          <w:trHeight w:val="99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12 1 03 10150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990,0</w:t>
            </w:r>
          </w:p>
        </w:tc>
      </w:tr>
      <w:tr w:rsidR="003022CD" w:rsidRPr="00544C62" w:rsidTr="00631BEF">
        <w:trPr>
          <w:trHeight w:val="85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12 1 03 10150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990,0</w:t>
            </w:r>
          </w:p>
        </w:tc>
      </w:tr>
      <w:tr w:rsidR="003022CD" w:rsidRPr="00544C62" w:rsidTr="00631BEF">
        <w:trPr>
          <w:trHeight w:val="1232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12.</w:t>
            </w: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13 0 00 00000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11597,8</w:t>
            </w:r>
          </w:p>
        </w:tc>
      </w:tr>
      <w:tr w:rsidR="003022CD" w:rsidRPr="00544C62" w:rsidTr="00631BEF">
        <w:trPr>
          <w:trHeight w:val="60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13 1 00 00000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11597,8</w:t>
            </w:r>
          </w:p>
        </w:tc>
      </w:tr>
      <w:tr w:rsidR="003022CD" w:rsidRPr="00544C62" w:rsidTr="00631BEF">
        <w:trPr>
          <w:trHeight w:val="367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13 1 01 00000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11576,6</w:t>
            </w:r>
          </w:p>
        </w:tc>
      </w:tr>
      <w:tr w:rsidR="003022CD" w:rsidRPr="00544C62" w:rsidTr="00631BEF">
        <w:trPr>
          <w:trHeight w:val="280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сельскохозяйственным потребительским кооперативам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13 1 01 60090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10295,0</w:t>
            </w:r>
          </w:p>
        </w:tc>
      </w:tr>
      <w:tr w:rsidR="003022CD" w:rsidRPr="00544C62" w:rsidTr="00631BEF">
        <w:trPr>
          <w:trHeight w:val="45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Иные бюджетные ассигнования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13 1 01 60090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800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10295,0</w:t>
            </w:r>
          </w:p>
        </w:tc>
      </w:tr>
      <w:tr w:rsidR="003022CD" w:rsidRPr="00544C62" w:rsidTr="00631BEF">
        <w:trPr>
          <w:trHeight w:val="73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13 1 01 60910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1281,6</w:t>
            </w:r>
          </w:p>
        </w:tc>
      </w:tr>
      <w:tr w:rsidR="003022CD" w:rsidRPr="00544C62" w:rsidTr="00631BEF">
        <w:trPr>
          <w:trHeight w:val="172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13 1 01 60910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1107,2</w:t>
            </w:r>
          </w:p>
        </w:tc>
      </w:tr>
      <w:tr w:rsidR="003022CD" w:rsidRPr="00544C62" w:rsidTr="00631BEF">
        <w:trPr>
          <w:trHeight w:val="79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13 1 01 60910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174,4</w:t>
            </w:r>
          </w:p>
        </w:tc>
      </w:tr>
      <w:tr w:rsidR="003022CD" w:rsidRPr="00544C62" w:rsidTr="00631BEF">
        <w:trPr>
          <w:trHeight w:val="707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13 1 02 00000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21,2</w:t>
            </w:r>
          </w:p>
        </w:tc>
      </w:tr>
      <w:tr w:rsidR="003022CD" w:rsidRPr="00544C62" w:rsidTr="00631BEF">
        <w:trPr>
          <w:trHeight w:val="205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Осуществление отдельных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13 1 02 61650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21,2</w:t>
            </w:r>
          </w:p>
        </w:tc>
      </w:tr>
      <w:tr w:rsidR="003022CD" w:rsidRPr="00544C62" w:rsidTr="00631BEF">
        <w:trPr>
          <w:trHeight w:val="100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13 1 02 61650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21,2</w:t>
            </w:r>
          </w:p>
        </w:tc>
      </w:tr>
      <w:tr w:rsidR="003022CD" w:rsidRPr="00544C62" w:rsidTr="00631BEF">
        <w:trPr>
          <w:trHeight w:val="172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13.</w:t>
            </w: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14 0 00 00000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1000,0</w:t>
            </w:r>
          </w:p>
        </w:tc>
      </w:tr>
      <w:tr w:rsidR="003022CD" w:rsidRPr="00544C62" w:rsidTr="00631BEF">
        <w:trPr>
          <w:trHeight w:val="46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14 1 00 00000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1000,0</w:t>
            </w:r>
          </w:p>
        </w:tc>
      </w:tr>
      <w:tr w:rsidR="003022CD" w:rsidRPr="00544C62" w:rsidTr="00631BEF">
        <w:trPr>
          <w:trHeight w:val="45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 xml:space="preserve">Мероприятия по землеустройству и землепользованию  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14 1 02 00000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1000,0</w:t>
            </w:r>
          </w:p>
        </w:tc>
      </w:tr>
      <w:tr w:rsidR="003022CD" w:rsidRPr="00544C62" w:rsidTr="00631BEF">
        <w:trPr>
          <w:trHeight w:val="129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14 1 02 10010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100,0</w:t>
            </w:r>
          </w:p>
        </w:tc>
      </w:tr>
      <w:tr w:rsidR="003022CD" w:rsidRPr="00544C62" w:rsidTr="00631BEF">
        <w:trPr>
          <w:trHeight w:val="91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14 1 02 10010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100,0</w:t>
            </w:r>
          </w:p>
        </w:tc>
      </w:tr>
      <w:tr w:rsidR="003022CD" w:rsidRPr="00544C62" w:rsidTr="00631BEF">
        <w:trPr>
          <w:trHeight w:val="48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Реализация мероприятий муниципальной программы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14 1 02 10070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900,0</w:t>
            </w:r>
          </w:p>
        </w:tc>
      </w:tr>
      <w:tr w:rsidR="003022CD" w:rsidRPr="00544C62" w:rsidTr="00631BEF">
        <w:trPr>
          <w:trHeight w:val="84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14 1 02 10070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900,0</w:t>
            </w:r>
          </w:p>
        </w:tc>
      </w:tr>
      <w:tr w:rsidR="003022CD" w:rsidRPr="00544C62" w:rsidTr="00631BEF">
        <w:trPr>
          <w:trHeight w:val="166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14.</w:t>
            </w: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Муниципальная программа муниципального образования Выселковский район "Гармонизация межнациональных отношений и укрепление единства российской нации в муниципальном образовании Выселковский район"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15 0 00 00000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10,0</w:t>
            </w:r>
          </w:p>
        </w:tc>
      </w:tr>
      <w:tr w:rsidR="003022CD" w:rsidRPr="00544C62" w:rsidTr="00631BEF">
        <w:trPr>
          <w:trHeight w:val="549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Отдельные мероприятия муниципальной программы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15 1 00 00000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10,0</w:t>
            </w:r>
          </w:p>
        </w:tc>
      </w:tr>
      <w:tr w:rsidR="003022CD" w:rsidRPr="00544C62" w:rsidTr="00631BEF">
        <w:trPr>
          <w:trHeight w:val="689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Поддержка и распространение идей единства и межэтнического согласия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15 1 01 00000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10,0</w:t>
            </w:r>
          </w:p>
        </w:tc>
      </w:tr>
      <w:tr w:rsidR="003022CD" w:rsidRPr="00544C62" w:rsidTr="00631BEF">
        <w:trPr>
          <w:trHeight w:val="64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Реализация мероприятий муниципальной программы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15 1 01 10170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10,0</w:t>
            </w:r>
          </w:p>
        </w:tc>
      </w:tr>
      <w:tr w:rsidR="003022CD" w:rsidRPr="00544C62" w:rsidTr="00631BEF">
        <w:trPr>
          <w:trHeight w:val="82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15 1 01 10170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10,0</w:t>
            </w:r>
          </w:p>
        </w:tc>
      </w:tr>
      <w:tr w:rsidR="003022CD" w:rsidRPr="00544C62" w:rsidTr="00631BEF">
        <w:trPr>
          <w:trHeight w:val="631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15.</w:t>
            </w: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Обеспечение главы муниципального образования Выселковский район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50 0 00 00000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2067,0</w:t>
            </w:r>
          </w:p>
        </w:tc>
      </w:tr>
      <w:tr w:rsidR="003022CD" w:rsidRPr="00544C62" w:rsidTr="00631BEF">
        <w:trPr>
          <w:trHeight w:val="42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Глава муниципального образования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50 1 00 00000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2067,0</w:t>
            </w:r>
          </w:p>
        </w:tc>
      </w:tr>
      <w:tr w:rsidR="003022CD" w:rsidRPr="00544C62" w:rsidTr="00631BEF">
        <w:trPr>
          <w:trHeight w:val="43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50 1 00 00190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2067,0</w:t>
            </w:r>
          </w:p>
        </w:tc>
      </w:tr>
      <w:tr w:rsidR="003022CD" w:rsidRPr="00544C62" w:rsidTr="00631BEF">
        <w:trPr>
          <w:trHeight w:val="175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50 1 00 00190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2067,0</w:t>
            </w:r>
          </w:p>
        </w:tc>
      </w:tr>
      <w:tr w:rsidR="003022CD" w:rsidRPr="00544C62" w:rsidTr="00631BEF">
        <w:trPr>
          <w:trHeight w:val="921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16.</w:t>
            </w: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51 0 00 00000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80512,0</w:t>
            </w:r>
          </w:p>
        </w:tc>
      </w:tr>
      <w:tr w:rsidR="003022CD" w:rsidRPr="00544C62" w:rsidTr="00631BEF">
        <w:trPr>
          <w:trHeight w:val="131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51 1 00 00000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53473,1</w:t>
            </w:r>
          </w:p>
        </w:tc>
      </w:tr>
      <w:tr w:rsidR="003022CD" w:rsidRPr="00544C62" w:rsidTr="00631BEF">
        <w:trPr>
          <w:trHeight w:val="55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51 1 00 00190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50747,6</w:t>
            </w:r>
          </w:p>
        </w:tc>
      </w:tr>
      <w:tr w:rsidR="003022CD" w:rsidRPr="00544C62" w:rsidTr="00631BEF">
        <w:trPr>
          <w:trHeight w:val="153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51 1 00 00190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49398,6</w:t>
            </w:r>
          </w:p>
        </w:tc>
      </w:tr>
      <w:tr w:rsidR="003022CD" w:rsidRPr="00544C62" w:rsidTr="00631BEF">
        <w:trPr>
          <w:trHeight w:val="742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51 1 00 00190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1200,0</w:t>
            </w:r>
          </w:p>
        </w:tc>
      </w:tr>
      <w:tr w:rsidR="003022CD" w:rsidRPr="00544C62" w:rsidTr="00631BEF">
        <w:trPr>
          <w:trHeight w:val="45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Иные бюджетные ассигнования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51 1 00 00190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800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149,0</w:t>
            </w:r>
          </w:p>
        </w:tc>
      </w:tr>
      <w:tr w:rsidR="003022CD" w:rsidRPr="00544C62" w:rsidTr="00631BEF">
        <w:trPr>
          <w:trHeight w:val="1414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51 1 00 60070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66,0</w:t>
            </w:r>
          </w:p>
        </w:tc>
      </w:tr>
      <w:tr w:rsidR="003022CD" w:rsidRPr="00544C62" w:rsidTr="00631BEF">
        <w:trPr>
          <w:trHeight w:val="177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51 1 00 60070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66,0</w:t>
            </w:r>
          </w:p>
        </w:tc>
      </w:tr>
      <w:tr w:rsidR="003022CD" w:rsidRPr="00544C62" w:rsidTr="00631BEF">
        <w:trPr>
          <w:trHeight w:val="1062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51 1 00 60890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2593,5</w:t>
            </w:r>
          </w:p>
        </w:tc>
      </w:tr>
      <w:tr w:rsidR="003022CD" w:rsidRPr="00544C62" w:rsidTr="00631BEF">
        <w:trPr>
          <w:trHeight w:val="169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51 1 00 60890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2347,5</w:t>
            </w:r>
          </w:p>
        </w:tc>
      </w:tr>
      <w:tr w:rsidR="003022CD" w:rsidRPr="00544C62" w:rsidTr="00631BEF">
        <w:trPr>
          <w:trHeight w:val="94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51 1 00 60890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246,0</w:t>
            </w:r>
          </w:p>
        </w:tc>
      </w:tr>
      <w:tr w:rsidR="003022CD" w:rsidRPr="00544C62" w:rsidTr="00631BEF">
        <w:trPr>
          <w:trHeight w:val="285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51 1 00 62600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66,0</w:t>
            </w:r>
          </w:p>
        </w:tc>
      </w:tr>
      <w:tr w:rsidR="003022CD" w:rsidRPr="00544C62" w:rsidTr="00631BEF">
        <w:trPr>
          <w:trHeight w:val="273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51 1 00 62600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66,0</w:t>
            </w:r>
          </w:p>
        </w:tc>
      </w:tr>
      <w:tr w:rsidR="003022CD" w:rsidRPr="00544C62" w:rsidTr="00631BEF">
        <w:trPr>
          <w:trHeight w:val="42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Финансовое обеспечение непредвиденных расходов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51 2 00 00000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2000,0</w:t>
            </w:r>
          </w:p>
        </w:tc>
      </w:tr>
      <w:tr w:rsidR="003022CD" w:rsidRPr="00544C62" w:rsidTr="00631BEF">
        <w:trPr>
          <w:trHeight w:val="82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51 2 00 10490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2000,0</w:t>
            </w:r>
          </w:p>
        </w:tc>
      </w:tr>
      <w:tr w:rsidR="003022CD" w:rsidRPr="00544C62" w:rsidTr="00631BEF">
        <w:trPr>
          <w:trHeight w:val="39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Иные бюджетные ассигнования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51 2 00 10490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800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2000,0</w:t>
            </w:r>
          </w:p>
        </w:tc>
      </w:tr>
      <w:tr w:rsidR="003022CD" w:rsidRPr="00544C62" w:rsidTr="00631BEF">
        <w:trPr>
          <w:trHeight w:val="479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51 4 00 00000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305,0</w:t>
            </w:r>
          </w:p>
        </w:tc>
      </w:tr>
      <w:tr w:rsidR="003022CD" w:rsidRPr="00544C62" w:rsidTr="00631BEF">
        <w:trPr>
          <w:trHeight w:val="55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Прочие обязательства муниципального образования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51 4 00 10020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305,0</w:t>
            </w:r>
          </w:p>
        </w:tc>
      </w:tr>
      <w:tr w:rsidR="003022CD" w:rsidRPr="00544C62" w:rsidTr="00631BEF">
        <w:trPr>
          <w:trHeight w:val="339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Иные бюджетные ассигнования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51 4 00 10020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800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305,0</w:t>
            </w:r>
          </w:p>
        </w:tc>
      </w:tr>
      <w:tr w:rsidR="003022CD" w:rsidRPr="00544C62" w:rsidTr="00631BEF">
        <w:trPr>
          <w:trHeight w:val="274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Обеспечение хозяйственного обслуживания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51 5 00 00000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19850,0</w:t>
            </w:r>
          </w:p>
        </w:tc>
      </w:tr>
      <w:tr w:rsidR="003022CD" w:rsidRPr="00544C62" w:rsidTr="00631BEF">
        <w:trPr>
          <w:trHeight w:val="81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51 5 00 00590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19850,0</w:t>
            </w:r>
          </w:p>
        </w:tc>
      </w:tr>
      <w:tr w:rsidR="003022CD" w:rsidRPr="00544C62" w:rsidTr="00631BEF">
        <w:trPr>
          <w:trHeight w:val="174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51 5 00 00590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10900,0</w:t>
            </w:r>
          </w:p>
        </w:tc>
      </w:tr>
      <w:tr w:rsidR="003022CD" w:rsidRPr="00544C62" w:rsidTr="00631BEF">
        <w:trPr>
          <w:trHeight w:val="939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51 5 00 00590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8500,0</w:t>
            </w:r>
          </w:p>
        </w:tc>
      </w:tr>
      <w:tr w:rsidR="003022CD" w:rsidRPr="00544C62" w:rsidTr="00631BEF">
        <w:trPr>
          <w:trHeight w:val="316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Иные бюджетные ассигнования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51 5 00 00590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800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450,0</w:t>
            </w:r>
          </w:p>
        </w:tc>
      </w:tr>
      <w:tr w:rsidR="003022CD" w:rsidRPr="00544C62" w:rsidTr="00631BEF">
        <w:trPr>
          <w:trHeight w:val="40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Муниципальный архив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51 6 00 00000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2054,5</w:t>
            </w:r>
          </w:p>
        </w:tc>
      </w:tr>
      <w:tr w:rsidR="003022CD" w:rsidRPr="00544C62" w:rsidTr="00631BEF">
        <w:trPr>
          <w:trHeight w:val="96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51 6 00 00590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2054,5</w:t>
            </w:r>
          </w:p>
        </w:tc>
      </w:tr>
      <w:tr w:rsidR="003022CD" w:rsidRPr="00544C62" w:rsidTr="00631BEF">
        <w:trPr>
          <w:trHeight w:val="165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51 6 00 00590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1673,3</w:t>
            </w:r>
          </w:p>
        </w:tc>
      </w:tr>
      <w:tr w:rsidR="003022CD" w:rsidRPr="00544C62" w:rsidTr="00631BEF">
        <w:trPr>
          <w:trHeight w:val="83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51 6 00 00590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371,2</w:t>
            </w:r>
          </w:p>
        </w:tc>
      </w:tr>
      <w:tr w:rsidR="003022CD" w:rsidRPr="00544C62" w:rsidTr="00631BEF">
        <w:trPr>
          <w:trHeight w:val="43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Иные бюджетные ассигнования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51 6 00 00590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800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10,0</w:t>
            </w:r>
          </w:p>
        </w:tc>
      </w:tr>
      <w:tr w:rsidR="003022CD" w:rsidRPr="00544C62" w:rsidTr="00631BEF">
        <w:trPr>
          <w:trHeight w:val="55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Осуществление отдельных полномочий Российской Федерации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51 7 00 00000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827,2</w:t>
            </w:r>
          </w:p>
        </w:tc>
      </w:tr>
      <w:tr w:rsidR="003022CD" w:rsidRPr="00544C62" w:rsidTr="00631BEF">
        <w:trPr>
          <w:trHeight w:val="273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51 7 00 51200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12,3</w:t>
            </w:r>
          </w:p>
        </w:tc>
      </w:tr>
      <w:tr w:rsidR="003022CD" w:rsidRPr="00544C62" w:rsidTr="00631BEF">
        <w:trPr>
          <w:trHeight w:val="99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51 7 00 51200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12,3</w:t>
            </w:r>
          </w:p>
        </w:tc>
      </w:tr>
      <w:tr w:rsidR="003022CD" w:rsidRPr="00544C62" w:rsidTr="00631BEF">
        <w:trPr>
          <w:trHeight w:val="43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Подготовка и проведение Всероссийской переписи населения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51 7 00 54690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814,9</w:t>
            </w:r>
          </w:p>
        </w:tc>
      </w:tr>
      <w:tr w:rsidR="003022CD" w:rsidRPr="00544C62" w:rsidTr="00631BEF">
        <w:trPr>
          <w:trHeight w:val="69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51 7 00 54690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814,9</w:t>
            </w:r>
          </w:p>
        </w:tc>
      </w:tr>
      <w:tr w:rsidR="003022CD" w:rsidRPr="00544C62" w:rsidTr="00631BEF">
        <w:trPr>
          <w:trHeight w:val="39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Управление муниципальным долгом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51 8 00 00000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2,2</w:t>
            </w:r>
          </w:p>
        </w:tc>
      </w:tr>
      <w:tr w:rsidR="003022CD" w:rsidRPr="00544C62" w:rsidTr="00631BEF">
        <w:trPr>
          <w:trHeight w:val="72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51 8 00 10130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2,2</w:t>
            </w:r>
          </w:p>
        </w:tc>
      </w:tr>
      <w:tr w:rsidR="003022CD" w:rsidRPr="00544C62" w:rsidTr="00631BEF">
        <w:trPr>
          <w:trHeight w:val="55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51 8 00 10130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700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2,2</w:t>
            </w:r>
          </w:p>
        </w:tc>
      </w:tr>
      <w:tr w:rsidR="003022CD" w:rsidRPr="00544C62" w:rsidTr="00631BEF">
        <w:trPr>
          <w:trHeight w:val="6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Проведение муниципальных выборов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51 9 00 00000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2000,0</w:t>
            </w:r>
          </w:p>
        </w:tc>
      </w:tr>
      <w:tr w:rsidR="003022CD" w:rsidRPr="00544C62" w:rsidTr="00631BEF">
        <w:trPr>
          <w:trHeight w:val="78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Мероприятия по проведению выборов в органы местного самоуправления муниципального района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51 9 00 10990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2000,0</w:t>
            </w:r>
          </w:p>
        </w:tc>
      </w:tr>
      <w:tr w:rsidR="003022CD" w:rsidRPr="00544C62" w:rsidTr="00631BEF">
        <w:trPr>
          <w:trHeight w:val="307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Иные бюджетные ассигнования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51 9 00 10990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800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2000,0</w:t>
            </w:r>
          </w:p>
        </w:tc>
      </w:tr>
      <w:tr w:rsidR="003022CD" w:rsidRPr="00544C62" w:rsidTr="00631BEF">
        <w:trPr>
          <w:trHeight w:val="27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17.</w:t>
            </w: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Управление муниципальными финансами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67 0 00 00000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21499,8</w:t>
            </w:r>
          </w:p>
        </w:tc>
      </w:tr>
      <w:tr w:rsidR="003022CD" w:rsidRPr="00544C62" w:rsidTr="00631BEF">
        <w:trPr>
          <w:trHeight w:val="91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67 1 00 00000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16499,8</w:t>
            </w:r>
          </w:p>
        </w:tc>
      </w:tr>
      <w:tr w:rsidR="003022CD" w:rsidRPr="00544C62" w:rsidTr="00631BEF">
        <w:trPr>
          <w:trHeight w:val="60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67 1 00 00190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16310,0</w:t>
            </w:r>
          </w:p>
        </w:tc>
      </w:tr>
      <w:tr w:rsidR="003022CD" w:rsidRPr="00544C62" w:rsidTr="00631BEF">
        <w:trPr>
          <w:trHeight w:val="172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67 1 00 00190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13673,0</w:t>
            </w:r>
          </w:p>
        </w:tc>
      </w:tr>
      <w:tr w:rsidR="003022CD" w:rsidRPr="00544C62" w:rsidTr="00631BEF">
        <w:trPr>
          <w:trHeight w:val="91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67 1 00 00190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2605,0</w:t>
            </w:r>
          </w:p>
        </w:tc>
      </w:tr>
      <w:tr w:rsidR="003022CD" w:rsidRPr="00544C62" w:rsidTr="00631BEF">
        <w:trPr>
          <w:trHeight w:val="39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Иные бюджетные ассигнования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67 1 00 00190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800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32,0</w:t>
            </w:r>
          </w:p>
        </w:tc>
      </w:tr>
      <w:tr w:rsidR="003022CD" w:rsidRPr="00544C62" w:rsidTr="00631BEF">
        <w:trPr>
          <w:trHeight w:val="82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Осуществление полномочий  поселений по организации и осуществлению внутреннего финансового контроля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67 1 00 20011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189,8</w:t>
            </w:r>
          </w:p>
        </w:tc>
      </w:tr>
      <w:tr w:rsidR="003022CD" w:rsidRPr="00544C62" w:rsidTr="00631BEF">
        <w:trPr>
          <w:trHeight w:val="168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67 1 00 20011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189,8</w:t>
            </w:r>
          </w:p>
        </w:tc>
      </w:tr>
      <w:tr w:rsidR="003022CD" w:rsidRPr="00544C62" w:rsidTr="00631BEF">
        <w:trPr>
          <w:trHeight w:val="39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Поддержание устойчивого исполнения местных бюджетов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67 3 00 00000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5000,0</w:t>
            </w:r>
          </w:p>
        </w:tc>
      </w:tr>
      <w:tr w:rsidR="003022CD" w:rsidRPr="00544C62" w:rsidTr="00631BEF">
        <w:trPr>
          <w:trHeight w:val="39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 xml:space="preserve">Дотации на выравнивание бюджетной обеспеченности поселений 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67 3 00 10300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5000,0</w:t>
            </w:r>
          </w:p>
        </w:tc>
      </w:tr>
      <w:tr w:rsidR="003022CD" w:rsidRPr="00544C62" w:rsidTr="00631BEF">
        <w:trPr>
          <w:trHeight w:val="42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 xml:space="preserve">Межбюджетные трансферты 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67 3 00 10300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5000,0</w:t>
            </w:r>
          </w:p>
        </w:tc>
      </w:tr>
      <w:tr w:rsidR="003022CD" w:rsidRPr="00544C62" w:rsidTr="00631BEF">
        <w:trPr>
          <w:trHeight w:val="75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18.</w:t>
            </w: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68 0 00 00000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1916,5</w:t>
            </w:r>
          </w:p>
        </w:tc>
      </w:tr>
      <w:tr w:rsidR="003022CD" w:rsidRPr="00544C62" w:rsidTr="00631BEF">
        <w:trPr>
          <w:trHeight w:val="76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68 1 00 00000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913,5</w:t>
            </w:r>
          </w:p>
        </w:tc>
      </w:tr>
      <w:tr w:rsidR="003022CD" w:rsidRPr="00544C62" w:rsidTr="00631BEF">
        <w:trPr>
          <w:trHeight w:val="54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68 1 00 00190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913,5</w:t>
            </w:r>
          </w:p>
        </w:tc>
      </w:tr>
      <w:tr w:rsidR="003022CD" w:rsidRPr="00544C62" w:rsidTr="00631BEF">
        <w:trPr>
          <w:trHeight w:val="159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68 1 00 00190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913,5</w:t>
            </w:r>
          </w:p>
        </w:tc>
      </w:tr>
      <w:tr w:rsidR="003022CD" w:rsidRPr="00544C62" w:rsidTr="00631BEF">
        <w:trPr>
          <w:trHeight w:val="47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Контрольно-счетная палата муниципального образования Выселковский район</w:t>
            </w:r>
          </w:p>
          <w:p w:rsidR="003022CD" w:rsidRPr="00631BEF" w:rsidRDefault="003022CD" w:rsidP="00544C62">
            <w:pPr>
              <w:rPr>
                <w:bCs/>
              </w:rPr>
            </w:pP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68 2 00 00000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1003,0</w:t>
            </w:r>
          </w:p>
        </w:tc>
      </w:tr>
      <w:tr w:rsidR="003022CD" w:rsidRPr="00544C62" w:rsidTr="00631BEF">
        <w:trPr>
          <w:trHeight w:val="58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Расходы на обеспечение функций  органов местного самоуправления</w:t>
            </w:r>
          </w:p>
          <w:p w:rsidR="003022CD" w:rsidRPr="00631BEF" w:rsidRDefault="003022CD" w:rsidP="00544C62">
            <w:pPr>
              <w:rPr>
                <w:bCs/>
              </w:rPr>
            </w:pP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68 2 00 00190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538,0</w:t>
            </w:r>
          </w:p>
        </w:tc>
      </w:tr>
      <w:tr w:rsidR="003022CD" w:rsidRPr="00544C62" w:rsidTr="00631BEF">
        <w:trPr>
          <w:trHeight w:val="157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3022CD" w:rsidRPr="00631BEF" w:rsidRDefault="003022CD" w:rsidP="00544C62">
            <w:pPr>
              <w:rPr>
                <w:bCs/>
              </w:rPr>
            </w:pP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68 2 00 00190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288,5</w:t>
            </w:r>
          </w:p>
        </w:tc>
      </w:tr>
      <w:tr w:rsidR="003022CD" w:rsidRPr="00544C62" w:rsidTr="00631BEF">
        <w:trPr>
          <w:trHeight w:val="91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68 2 00 00190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249,0</w:t>
            </w:r>
          </w:p>
        </w:tc>
      </w:tr>
      <w:tr w:rsidR="003022CD" w:rsidRPr="00544C62" w:rsidTr="00631BEF">
        <w:trPr>
          <w:trHeight w:val="40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Иные бюджетные ассигнования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68 2 00 00190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800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0,5</w:t>
            </w:r>
          </w:p>
        </w:tc>
      </w:tr>
      <w:tr w:rsidR="003022CD" w:rsidRPr="00544C62" w:rsidTr="00631BEF">
        <w:trPr>
          <w:trHeight w:val="79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Осуществление полномочий сельских поселений по осуществлению внешнего финансового контроля</w:t>
            </w:r>
          </w:p>
          <w:p w:rsidR="003022CD" w:rsidRPr="00631BEF" w:rsidRDefault="003022CD" w:rsidP="00544C62">
            <w:pPr>
              <w:rPr>
                <w:bCs/>
              </w:rPr>
            </w:pP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68 2 00 20010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465,0</w:t>
            </w:r>
          </w:p>
        </w:tc>
      </w:tr>
      <w:tr w:rsidR="003022CD" w:rsidRPr="00544C62" w:rsidTr="00631BEF">
        <w:trPr>
          <w:trHeight w:val="156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3022CD" w:rsidRPr="00631BEF" w:rsidRDefault="003022CD" w:rsidP="00544C62">
            <w:pPr>
              <w:rPr>
                <w:bCs/>
              </w:rPr>
            </w:pP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68 2 00 20010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465,0</w:t>
            </w:r>
          </w:p>
        </w:tc>
      </w:tr>
      <w:tr w:rsidR="003022CD" w:rsidRPr="00544C62" w:rsidTr="00631BEF">
        <w:trPr>
          <w:trHeight w:val="81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19.</w:t>
            </w: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Другие непрограммные направления деятельности органов местного самоуправления</w:t>
            </w:r>
          </w:p>
          <w:p w:rsidR="003022CD" w:rsidRPr="00631BEF" w:rsidRDefault="003022CD" w:rsidP="00544C62">
            <w:pPr>
              <w:rPr>
                <w:bCs/>
              </w:rPr>
            </w:pP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99 0 00 00000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75,0</w:t>
            </w:r>
          </w:p>
        </w:tc>
      </w:tr>
      <w:tr w:rsidR="003022CD" w:rsidRPr="00544C62" w:rsidTr="00631BEF">
        <w:trPr>
          <w:trHeight w:val="585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Непрограммные расходы органов местного самоуправления</w:t>
            </w:r>
          </w:p>
          <w:p w:rsidR="003022CD" w:rsidRPr="00631BEF" w:rsidRDefault="003022CD" w:rsidP="00544C62">
            <w:pPr>
              <w:rPr>
                <w:bCs/>
              </w:rPr>
            </w:pP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99 1 00 00000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75,0</w:t>
            </w:r>
          </w:p>
        </w:tc>
      </w:tr>
      <w:tr w:rsidR="003022CD" w:rsidRPr="00544C62" w:rsidTr="00631BEF">
        <w:trPr>
          <w:trHeight w:val="75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Мероприятия по обеспечению мобилизационной подготовки экономики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99 1 00 10030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75,0</w:t>
            </w:r>
          </w:p>
        </w:tc>
      </w:tr>
      <w:tr w:rsidR="003022CD" w:rsidRPr="00544C62" w:rsidTr="00631BEF">
        <w:trPr>
          <w:trHeight w:val="750"/>
        </w:trPr>
        <w:tc>
          <w:tcPr>
            <w:tcW w:w="540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</w:p>
        </w:tc>
        <w:tc>
          <w:tcPr>
            <w:tcW w:w="4847" w:type="dxa"/>
            <w:noWrap/>
          </w:tcPr>
          <w:p w:rsidR="003022CD" w:rsidRPr="00631BEF" w:rsidRDefault="003022CD" w:rsidP="00544C62">
            <w:pPr>
              <w:rPr>
                <w:bCs/>
              </w:rPr>
            </w:pPr>
            <w:r w:rsidRPr="00631BEF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99 1 00 10030</w:t>
            </w:r>
          </w:p>
        </w:tc>
        <w:tc>
          <w:tcPr>
            <w:tcW w:w="851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200</w:t>
            </w:r>
          </w:p>
        </w:tc>
        <w:tc>
          <w:tcPr>
            <w:tcW w:w="1594" w:type="dxa"/>
            <w:noWrap/>
          </w:tcPr>
          <w:p w:rsidR="003022CD" w:rsidRPr="00631BEF" w:rsidRDefault="003022CD" w:rsidP="00631BEF">
            <w:pPr>
              <w:jc w:val="center"/>
              <w:rPr>
                <w:bCs/>
              </w:rPr>
            </w:pPr>
            <w:r w:rsidRPr="00631BEF">
              <w:rPr>
                <w:bCs/>
              </w:rPr>
              <w:t>75,0</w:t>
            </w:r>
          </w:p>
        </w:tc>
      </w:tr>
    </w:tbl>
    <w:p w:rsidR="003022CD" w:rsidRDefault="003022CD" w:rsidP="00544C62">
      <w:pPr>
        <w:pStyle w:val="Header"/>
        <w:tabs>
          <w:tab w:val="left" w:pos="5040"/>
        </w:tabs>
        <w:rPr>
          <w:sz w:val="28"/>
          <w:szCs w:val="28"/>
        </w:rPr>
      </w:pPr>
    </w:p>
    <w:p w:rsidR="003022CD" w:rsidRDefault="003022CD" w:rsidP="00544C62">
      <w:pPr>
        <w:pStyle w:val="Header"/>
        <w:tabs>
          <w:tab w:val="left" w:pos="5040"/>
        </w:tabs>
        <w:rPr>
          <w:sz w:val="28"/>
          <w:szCs w:val="28"/>
        </w:rPr>
      </w:pPr>
    </w:p>
    <w:p w:rsidR="003022CD" w:rsidRDefault="003022CD" w:rsidP="00544C62">
      <w:pPr>
        <w:pStyle w:val="Header"/>
        <w:tabs>
          <w:tab w:val="left" w:pos="5040"/>
        </w:tabs>
        <w:rPr>
          <w:sz w:val="28"/>
          <w:szCs w:val="28"/>
        </w:rPr>
      </w:pPr>
    </w:p>
    <w:p w:rsidR="003022CD" w:rsidRDefault="003022CD" w:rsidP="00544C62">
      <w:pPr>
        <w:pStyle w:val="Header"/>
        <w:tabs>
          <w:tab w:val="left" w:pos="5040"/>
        </w:tabs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3022CD" w:rsidRDefault="003022CD" w:rsidP="00544C62">
      <w:pPr>
        <w:pStyle w:val="Header"/>
        <w:tabs>
          <w:tab w:val="left" w:pos="5040"/>
        </w:tabs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3022CD" w:rsidRDefault="003022CD" w:rsidP="00544C62">
      <w:pPr>
        <w:pStyle w:val="Header"/>
        <w:tabs>
          <w:tab w:val="left" w:pos="5040"/>
        </w:tabs>
        <w:rPr>
          <w:sz w:val="28"/>
          <w:szCs w:val="28"/>
        </w:rPr>
      </w:pPr>
      <w:r>
        <w:rPr>
          <w:sz w:val="28"/>
          <w:szCs w:val="28"/>
        </w:rPr>
        <w:t>Выселковский район,</w:t>
      </w:r>
    </w:p>
    <w:p w:rsidR="003022CD" w:rsidRDefault="003022CD" w:rsidP="00544C62">
      <w:pPr>
        <w:pStyle w:val="Header"/>
        <w:tabs>
          <w:tab w:val="left" w:pos="5040"/>
        </w:tabs>
        <w:rPr>
          <w:sz w:val="28"/>
          <w:szCs w:val="28"/>
        </w:rPr>
      </w:pPr>
      <w:r>
        <w:rPr>
          <w:sz w:val="28"/>
          <w:szCs w:val="28"/>
        </w:rPr>
        <w:t>начальник финансового управления</w:t>
      </w:r>
    </w:p>
    <w:p w:rsidR="003022CD" w:rsidRDefault="003022CD" w:rsidP="00544C62">
      <w:pPr>
        <w:pStyle w:val="Header"/>
        <w:tabs>
          <w:tab w:val="left" w:pos="5040"/>
        </w:tabs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</w:t>
      </w:r>
    </w:p>
    <w:p w:rsidR="003022CD" w:rsidRDefault="003022CD" w:rsidP="00544C62">
      <w:pPr>
        <w:pStyle w:val="Header"/>
        <w:tabs>
          <w:tab w:val="left" w:pos="5040"/>
        </w:tabs>
        <w:rPr>
          <w:sz w:val="28"/>
          <w:szCs w:val="28"/>
        </w:rPr>
      </w:pPr>
      <w:r>
        <w:rPr>
          <w:sz w:val="28"/>
          <w:szCs w:val="28"/>
        </w:rPr>
        <w:t>образования Выселковский район                                                И.А. Колесникова</w:t>
      </w:r>
    </w:p>
    <w:p w:rsidR="003022CD" w:rsidRPr="002A526A" w:rsidRDefault="003022CD" w:rsidP="002A526A">
      <w:pPr>
        <w:jc w:val="center"/>
        <w:rPr>
          <w:b/>
          <w:bCs/>
          <w:sz w:val="28"/>
          <w:szCs w:val="28"/>
        </w:rPr>
      </w:pPr>
    </w:p>
    <w:sectPr w:rsidR="003022CD" w:rsidRPr="002A526A" w:rsidSect="00C27BB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0E2D"/>
    <w:rsid w:val="00114025"/>
    <w:rsid w:val="002326A3"/>
    <w:rsid w:val="002A526A"/>
    <w:rsid w:val="002C0E2D"/>
    <w:rsid w:val="003022CD"/>
    <w:rsid w:val="003A5D4D"/>
    <w:rsid w:val="004C22D9"/>
    <w:rsid w:val="00544C62"/>
    <w:rsid w:val="00631BEF"/>
    <w:rsid w:val="006B5434"/>
    <w:rsid w:val="00757308"/>
    <w:rsid w:val="008565CC"/>
    <w:rsid w:val="008A07CD"/>
    <w:rsid w:val="008A7BBE"/>
    <w:rsid w:val="009D3E71"/>
    <w:rsid w:val="00C0790C"/>
    <w:rsid w:val="00C27BB0"/>
    <w:rsid w:val="00C86C8E"/>
    <w:rsid w:val="00D72F61"/>
    <w:rsid w:val="00E50850"/>
    <w:rsid w:val="00ED4D1D"/>
    <w:rsid w:val="00EF7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F6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обычный_ Знак Знак Знак Знак Знак Знак"/>
    <w:basedOn w:val="Normal"/>
    <w:autoRedefine/>
    <w:uiPriority w:val="99"/>
    <w:rsid w:val="00D72F61"/>
    <w:pPr>
      <w:autoSpaceDE w:val="0"/>
      <w:autoSpaceDN w:val="0"/>
      <w:adjustRightInd w:val="0"/>
      <w:spacing w:after="200" w:line="276" w:lineRule="auto"/>
      <w:ind w:firstLine="720"/>
    </w:pPr>
    <w:rPr>
      <w:rFonts w:eastAsia="Calibri"/>
      <w:szCs w:val="28"/>
      <w:lang w:eastAsia="en-US"/>
    </w:rPr>
  </w:style>
  <w:style w:type="character" w:styleId="Hyperlink">
    <w:name w:val="Hyperlink"/>
    <w:basedOn w:val="DefaultParagraphFont"/>
    <w:uiPriority w:val="99"/>
    <w:semiHidden/>
    <w:rsid w:val="00EF73C6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EF73C6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EF73C6"/>
    <w:pPr>
      <w:spacing w:before="100" w:beforeAutospacing="1" w:after="100" w:afterAutospacing="1"/>
    </w:pPr>
  </w:style>
  <w:style w:type="paragraph" w:customStyle="1" w:styleId="xl66">
    <w:name w:val="xl66"/>
    <w:basedOn w:val="Normal"/>
    <w:uiPriority w:val="99"/>
    <w:rsid w:val="00EF73C6"/>
    <w:pPr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Normal"/>
    <w:uiPriority w:val="99"/>
    <w:rsid w:val="00EF73C6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68">
    <w:name w:val="xl68"/>
    <w:basedOn w:val="Normal"/>
    <w:uiPriority w:val="99"/>
    <w:rsid w:val="00EF73C6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69">
    <w:name w:val="xl69"/>
    <w:basedOn w:val="Normal"/>
    <w:uiPriority w:val="99"/>
    <w:rsid w:val="00EF73C6"/>
    <w:pPr>
      <w:spacing w:before="100" w:beforeAutospacing="1" w:after="100" w:afterAutospacing="1"/>
    </w:pPr>
    <w:rPr>
      <w:sz w:val="28"/>
      <w:szCs w:val="28"/>
    </w:rPr>
  </w:style>
  <w:style w:type="paragraph" w:customStyle="1" w:styleId="xl70">
    <w:name w:val="xl70"/>
    <w:basedOn w:val="Normal"/>
    <w:uiPriority w:val="99"/>
    <w:rsid w:val="00EF73C6"/>
    <w:pPr>
      <w:spacing w:before="100" w:beforeAutospacing="1" w:after="100" w:afterAutospacing="1"/>
    </w:pPr>
    <w:rPr>
      <w:sz w:val="28"/>
      <w:szCs w:val="28"/>
    </w:rPr>
  </w:style>
  <w:style w:type="paragraph" w:customStyle="1" w:styleId="xl71">
    <w:name w:val="xl71"/>
    <w:basedOn w:val="Normal"/>
    <w:uiPriority w:val="99"/>
    <w:rsid w:val="00EF73C6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72">
    <w:name w:val="xl72"/>
    <w:basedOn w:val="Normal"/>
    <w:uiPriority w:val="99"/>
    <w:rsid w:val="00EF73C6"/>
    <w:pP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73">
    <w:name w:val="xl73"/>
    <w:basedOn w:val="Normal"/>
    <w:uiPriority w:val="99"/>
    <w:rsid w:val="00EF73C6"/>
    <w:pPr>
      <w:spacing w:before="100" w:beforeAutospacing="1" w:after="100" w:afterAutospacing="1"/>
    </w:pPr>
    <w:rPr>
      <w:sz w:val="28"/>
      <w:szCs w:val="28"/>
    </w:rPr>
  </w:style>
  <w:style w:type="paragraph" w:customStyle="1" w:styleId="xl74">
    <w:name w:val="xl74"/>
    <w:basedOn w:val="Normal"/>
    <w:uiPriority w:val="99"/>
    <w:rsid w:val="00EF73C6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5">
    <w:name w:val="xl75"/>
    <w:basedOn w:val="Normal"/>
    <w:uiPriority w:val="99"/>
    <w:rsid w:val="00EF73C6"/>
    <w:pPr>
      <w:spacing w:before="100" w:beforeAutospacing="1" w:after="100" w:afterAutospacing="1"/>
    </w:pPr>
    <w:rPr>
      <w:sz w:val="28"/>
      <w:szCs w:val="28"/>
    </w:rPr>
  </w:style>
  <w:style w:type="paragraph" w:customStyle="1" w:styleId="xl76">
    <w:name w:val="xl76"/>
    <w:basedOn w:val="Normal"/>
    <w:uiPriority w:val="99"/>
    <w:rsid w:val="00EF7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Normal"/>
    <w:uiPriority w:val="99"/>
    <w:rsid w:val="00EF73C6"/>
    <w:pP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78">
    <w:name w:val="xl78"/>
    <w:basedOn w:val="Normal"/>
    <w:uiPriority w:val="99"/>
    <w:rsid w:val="00EF73C6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9">
    <w:name w:val="xl79"/>
    <w:basedOn w:val="Normal"/>
    <w:uiPriority w:val="99"/>
    <w:rsid w:val="00EF73C6"/>
    <w:pPr>
      <w:spacing w:before="100" w:beforeAutospacing="1" w:after="100" w:afterAutospacing="1"/>
      <w:jc w:val="both"/>
      <w:textAlignment w:val="center"/>
    </w:pPr>
    <w:rPr>
      <w:b/>
      <w:bCs/>
      <w:sz w:val="28"/>
      <w:szCs w:val="28"/>
    </w:rPr>
  </w:style>
  <w:style w:type="paragraph" w:customStyle="1" w:styleId="xl80">
    <w:name w:val="xl80"/>
    <w:basedOn w:val="Normal"/>
    <w:uiPriority w:val="99"/>
    <w:rsid w:val="00EF73C6"/>
    <w:pPr>
      <w:spacing w:before="100" w:beforeAutospacing="1" w:after="100" w:afterAutospacing="1"/>
      <w:jc w:val="both"/>
    </w:pPr>
    <w:rPr>
      <w:b/>
      <w:bCs/>
      <w:sz w:val="28"/>
      <w:szCs w:val="28"/>
    </w:rPr>
  </w:style>
  <w:style w:type="paragraph" w:customStyle="1" w:styleId="xl81">
    <w:name w:val="xl81"/>
    <w:basedOn w:val="Normal"/>
    <w:uiPriority w:val="99"/>
    <w:rsid w:val="00EF73C6"/>
    <w:pPr>
      <w:spacing w:before="100" w:beforeAutospacing="1" w:after="100" w:afterAutospacing="1"/>
      <w:jc w:val="both"/>
      <w:textAlignment w:val="top"/>
    </w:pPr>
    <w:rPr>
      <w:b/>
      <w:bCs/>
      <w:sz w:val="28"/>
      <w:szCs w:val="28"/>
    </w:rPr>
  </w:style>
  <w:style w:type="paragraph" w:customStyle="1" w:styleId="xl82">
    <w:name w:val="xl82"/>
    <w:basedOn w:val="Normal"/>
    <w:uiPriority w:val="99"/>
    <w:rsid w:val="00EF73C6"/>
    <w:pPr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83">
    <w:name w:val="xl83"/>
    <w:basedOn w:val="Normal"/>
    <w:uiPriority w:val="99"/>
    <w:rsid w:val="00EF7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84">
    <w:name w:val="xl84"/>
    <w:basedOn w:val="Normal"/>
    <w:uiPriority w:val="99"/>
    <w:rsid w:val="00EF7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Normal"/>
    <w:uiPriority w:val="99"/>
    <w:rsid w:val="00EF73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Normal"/>
    <w:uiPriority w:val="99"/>
    <w:rsid w:val="00EF73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Normal"/>
    <w:uiPriority w:val="99"/>
    <w:rsid w:val="00EF73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Normal"/>
    <w:uiPriority w:val="99"/>
    <w:rsid w:val="00EF73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table" w:styleId="TableGrid">
    <w:name w:val="Table Grid"/>
    <w:basedOn w:val="TableNormal"/>
    <w:uiPriority w:val="99"/>
    <w:rsid w:val="00EF73C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544C62"/>
    <w:pPr>
      <w:widowControl w:val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44C62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794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94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94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23</Pages>
  <Words>5963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Данилиди</cp:lastModifiedBy>
  <cp:revision>14</cp:revision>
  <dcterms:created xsi:type="dcterms:W3CDTF">2019-12-19T07:10:00Z</dcterms:created>
  <dcterms:modified xsi:type="dcterms:W3CDTF">2019-12-19T13:51:00Z</dcterms:modified>
</cp:coreProperties>
</file>